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2B1" w:rsidRPr="000062B1" w:rsidRDefault="000062B1" w:rsidP="00847536">
      <w:pPr>
        <w:jc w:val="both"/>
        <w:rPr>
          <w:rFonts w:ascii="Arial" w:hAnsi="Arial" w:cs="Arial"/>
          <w:b/>
          <w:u w:val="single"/>
        </w:rPr>
      </w:pPr>
      <w:bookmarkStart w:id="0" w:name="_GoBack"/>
      <w:bookmarkEnd w:id="0"/>
      <w:r>
        <w:rPr>
          <w:rFonts w:ascii="Arial" w:hAnsi="Arial" w:cs="Arial"/>
          <w:b/>
        </w:rPr>
        <w:t xml:space="preserve">Prot. : </w:t>
      </w:r>
      <w:r w:rsidRPr="000062B1">
        <w:rPr>
          <w:rFonts w:ascii="Arial" w:hAnsi="Arial" w:cs="Arial"/>
          <w:b/>
          <w:u w:val="single"/>
        </w:rPr>
        <w:t>3658</w:t>
      </w:r>
      <w:r>
        <w:rPr>
          <w:rFonts w:ascii="Arial" w:hAnsi="Arial" w:cs="Arial"/>
          <w:b/>
          <w:u w:val="single"/>
        </w:rPr>
        <w:t xml:space="preserve"> del 18/11/2020</w:t>
      </w:r>
    </w:p>
    <w:p w:rsidR="000062B1" w:rsidRDefault="000062B1" w:rsidP="00847536">
      <w:pPr>
        <w:jc w:val="both"/>
        <w:rPr>
          <w:rFonts w:ascii="Arial" w:hAnsi="Arial" w:cs="Arial"/>
          <w:b/>
        </w:rPr>
      </w:pPr>
    </w:p>
    <w:p w:rsidR="00847536" w:rsidRPr="005F59DB" w:rsidRDefault="00847536" w:rsidP="00847536">
      <w:pPr>
        <w:jc w:val="both"/>
        <w:rPr>
          <w:rFonts w:ascii="FreeSans" w:hAnsi="FreeSans" w:cs="FreeSans"/>
          <w:b/>
        </w:rPr>
      </w:pPr>
      <w:r w:rsidRPr="00D64B4F">
        <w:rPr>
          <w:rFonts w:ascii="Arial" w:hAnsi="Arial" w:cs="Arial"/>
          <w:b/>
        </w:rPr>
        <w:t>AVVISO ESPLORATIVO D’INDAGINE DI MERCATO PER MANIFESTAZIONE D’INTERESSE A PARTECIPARE ALLA PROCEDURA NEGOZIATA, AI SENSI DELL’ART. 36, C</w:t>
      </w:r>
      <w:r w:rsidR="00E8775D" w:rsidRPr="00D64B4F">
        <w:rPr>
          <w:rFonts w:ascii="Arial" w:hAnsi="Arial" w:cs="Arial"/>
          <w:b/>
        </w:rPr>
        <w:t>OMMA 2, LETT. B) D.LGS 50/2016</w:t>
      </w:r>
      <w:r w:rsidRPr="00D64B4F">
        <w:rPr>
          <w:rFonts w:ascii="Arial" w:hAnsi="Arial" w:cs="Arial"/>
          <w:b/>
        </w:rPr>
        <w:t xml:space="preserve">, PER </w:t>
      </w:r>
      <w:r w:rsidR="008E1A8B" w:rsidRPr="00D64B4F">
        <w:rPr>
          <w:rFonts w:ascii="Arial" w:hAnsi="Arial" w:cs="Arial"/>
          <w:b/>
        </w:rPr>
        <w:t>L’ACQUISIZIONE DI DUE MACCHINE A CONTROLLO NUMERICO DA INTEGRARE ALLA CELLA ROBOTICA IN DOTAZIONE ALL’ISTITUTO</w:t>
      </w:r>
      <w:r w:rsidRPr="005F59DB">
        <w:rPr>
          <w:rFonts w:ascii="FreeSans" w:hAnsi="FreeSans" w:cs="FreeSans"/>
          <w:b/>
        </w:rPr>
        <w:t>.</w:t>
      </w:r>
    </w:p>
    <w:p w:rsidR="00276AC7" w:rsidRPr="00E7286A" w:rsidRDefault="00276AC7" w:rsidP="00847536">
      <w:pPr>
        <w:jc w:val="both"/>
        <w:rPr>
          <w:b/>
          <w:sz w:val="20"/>
          <w:szCs w:val="20"/>
        </w:rPr>
      </w:pPr>
    </w:p>
    <w:p w:rsidR="00847536" w:rsidRPr="005F59DB" w:rsidRDefault="00847536" w:rsidP="00E7286A">
      <w:pPr>
        <w:pStyle w:val="Nessunaspaziatura"/>
        <w:jc w:val="both"/>
        <w:rPr>
          <w:rFonts w:ascii="FreeSans" w:hAnsi="FreeSans" w:cs="FreeSans"/>
        </w:rPr>
      </w:pPr>
      <w:r w:rsidRPr="005F59DB">
        <w:rPr>
          <w:rFonts w:ascii="FreeSans" w:hAnsi="FreeSans" w:cs="FreeSans"/>
        </w:rPr>
        <w:t xml:space="preserve">Con il presente avviso si intendono acquisire le manifestazioni di interesse da parte degli operatori economici operanti sul mercato, da invitare alla procedura negoziata per </w:t>
      </w:r>
      <w:r w:rsidR="00607B1B">
        <w:rPr>
          <w:rFonts w:ascii="FreeSans" w:hAnsi="FreeSans" w:cs="FreeSans"/>
        </w:rPr>
        <w:t>l’acquisizione di 2 macchine a controllo numerico da inserire all’interno della cella robotica in dotazione all’IIS Vallari</w:t>
      </w:r>
      <w:r w:rsidRPr="005F59DB">
        <w:rPr>
          <w:rFonts w:ascii="FreeSans" w:hAnsi="FreeSans" w:cs="FreeSans"/>
        </w:rPr>
        <w:t xml:space="preserve">, ai sensi dell’art. 36, comma 2, lett. b) del D. Lgs. 50/2016), con criterio dell’offerta economicamente più vantaggiosa, ai sensi dell’art. 95, comma 3, lett. a), del D. Lgs. 50/2016, per l’esecuzione dell’appalto di </w:t>
      </w:r>
      <w:r w:rsidR="00607B1B">
        <w:rPr>
          <w:rFonts w:ascii="FreeSans" w:hAnsi="FreeSans" w:cs="FreeSans"/>
        </w:rPr>
        <w:t>fornitura</w:t>
      </w:r>
      <w:r w:rsidRPr="005F59DB">
        <w:rPr>
          <w:rFonts w:ascii="FreeSans" w:hAnsi="FreeSans" w:cs="FreeSans"/>
        </w:rPr>
        <w:t xml:space="preserve"> le cui caratteristiche principali sono di seguito riportate. </w:t>
      </w:r>
    </w:p>
    <w:p w:rsidR="00847536" w:rsidRPr="005F59DB" w:rsidRDefault="00847536" w:rsidP="00E7286A">
      <w:pPr>
        <w:pStyle w:val="Nessunaspaziatura"/>
        <w:jc w:val="both"/>
        <w:rPr>
          <w:rFonts w:ascii="FreeSans" w:hAnsi="FreeSans" w:cs="FreeSans"/>
        </w:rPr>
      </w:pPr>
      <w:r w:rsidRPr="005F59DB">
        <w:rPr>
          <w:rFonts w:ascii="FreeSans" w:hAnsi="FreeSans" w:cs="FreeSans"/>
        </w:rPr>
        <w:t xml:space="preserve">Con il presente Avviso non è indetta alcuna procedura di affidamento concorsuale e, pertanto, non sono previste graduatorie, attribuzione di punteggi, o altre classificazioni di merito. </w:t>
      </w:r>
    </w:p>
    <w:p w:rsidR="00847536" w:rsidRPr="005F59DB" w:rsidRDefault="00847536" w:rsidP="00E7286A">
      <w:pPr>
        <w:pStyle w:val="Nessunaspaziatura"/>
        <w:jc w:val="both"/>
        <w:rPr>
          <w:rFonts w:ascii="FreeSans" w:hAnsi="FreeSans" w:cs="FreeSans"/>
        </w:rPr>
      </w:pPr>
      <w:r w:rsidRPr="005F59DB">
        <w:rPr>
          <w:rFonts w:ascii="FreeSans" w:hAnsi="FreeSans" w:cs="FreeSans"/>
        </w:rPr>
        <w:t xml:space="preserve">Le manifestazioni di interesse hanno il solo scopo di comunicare alla Stazione Appaltante la disponibilità ad essere invitati a presentare l’offerta. </w:t>
      </w:r>
    </w:p>
    <w:p w:rsidR="00847536" w:rsidRPr="005F59DB" w:rsidRDefault="00847536" w:rsidP="00E7286A">
      <w:pPr>
        <w:pStyle w:val="Nessunaspaziatura"/>
        <w:jc w:val="both"/>
        <w:rPr>
          <w:rFonts w:ascii="FreeSans" w:hAnsi="FreeSans" w:cs="FreeSans"/>
        </w:rPr>
      </w:pPr>
      <w:r w:rsidRPr="005F59DB">
        <w:rPr>
          <w:rFonts w:ascii="FreeSans" w:hAnsi="FreeSans" w:cs="FreeSans"/>
        </w:rPr>
        <w:t xml:space="preserve">Il presente Avviso non costituisce, altresì, un invito ad offrire né un’offerta al pubblico ai sensi dell’art. 1336 c.c. o promessa al pubblico ai sensi dell’art. 1989 c.c. La Stazione Appaltante si riserva di non procedere all’indizione della successiva procedura per l’affidamento </w:t>
      </w:r>
      <w:r w:rsidR="00607B1B">
        <w:rPr>
          <w:rFonts w:ascii="FreeSans" w:hAnsi="FreeSans" w:cs="FreeSans"/>
        </w:rPr>
        <w:t>della fornitura</w:t>
      </w:r>
      <w:r w:rsidRPr="005F59DB">
        <w:rPr>
          <w:rFonts w:ascii="FreeSans" w:hAnsi="FreeSans" w:cs="FreeSans"/>
        </w:rPr>
        <w:t xml:space="preserve">, </w:t>
      </w:r>
      <w:r w:rsidR="00607B1B">
        <w:rPr>
          <w:rFonts w:ascii="FreeSans" w:hAnsi="FreeSans" w:cs="FreeSans"/>
        </w:rPr>
        <w:t xml:space="preserve">o di </w:t>
      </w:r>
      <w:r w:rsidRPr="005F59DB">
        <w:rPr>
          <w:rFonts w:ascii="FreeSans" w:hAnsi="FreeSans" w:cs="FreeSans"/>
        </w:rPr>
        <w:t xml:space="preserve">avviare diversa procedura, e/o sospendere, modificare o annullare, in tutto o in parte, la presente indagine di mercato con atto motivato. </w:t>
      </w:r>
    </w:p>
    <w:p w:rsidR="00847536" w:rsidRPr="005F59DB" w:rsidRDefault="00847536" w:rsidP="00E7286A">
      <w:pPr>
        <w:pStyle w:val="Nessunaspaziatura"/>
        <w:jc w:val="both"/>
        <w:rPr>
          <w:rFonts w:ascii="FreeSans" w:hAnsi="FreeSans" w:cs="FreeSans"/>
        </w:rPr>
      </w:pPr>
      <w:r w:rsidRPr="005F59DB">
        <w:rPr>
          <w:rFonts w:ascii="FreeSans" w:hAnsi="FreeSans" w:cs="FreeSans"/>
        </w:rPr>
        <w:t xml:space="preserve">Si forniscono di seguito, in sintesi, le informazioni utili per la manifestazione d’interesse e che costituiscono elementi a base della documentazione della successiva procedura. </w:t>
      </w:r>
    </w:p>
    <w:p w:rsidR="00847536" w:rsidRPr="005F59DB" w:rsidRDefault="00847536" w:rsidP="00E7286A">
      <w:pPr>
        <w:pStyle w:val="Nessunaspaziatura"/>
        <w:tabs>
          <w:tab w:val="left" w:pos="6048"/>
        </w:tabs>
        <w:jc w:val="both"/>
        <w:rPr>
          <w:rFonts w:ascii="FreeSans" w:hAnsi="FreeSans" w:cs="FreeSans"/>
        </w:rPr>
      </w:pPr>
      <w:r w:rsidRPr="005F59DB">
        <w:rPr>
          <w:rFonts w:ascii="FreeSans" w:hAnsi="FreeSans" w:cs="FreeSans"/>
        </w:rPr>
        <w:tab/>
      </w:r>
    </w:p>
    <w:p w:rsidR="00847536" w:rsidRPr="005F59DB" w:rsidRDefault="00847536" w:rsidP="00E7286A">
      <w:pPr>
        <w:jc w:val="both"/>
        <w:rPr>
          <w:rFonts w:ascii="FreeSans" w:hAnsi="FreeSans" w:cs="FreeSans"/>
        </w:rPr>
      </w:pPr>
      <w:r w:rsidRPr="005F59DB">
        <w:rPr>
          <w:rFonts w:ascii="FreeSans" w:hAnsi="FreeSans" w:cs="FreeSans"/>
          <w:b/>
          <w:u w:val="single"/>
        </w:rPr>
        <w:t>1) ENTE APPALTANTE</w:t>
      </w:r>
      <w:r w:rsidRPr="005F59DB">
        <w:rPr>
          <w:rFonts w:ascii="FreeSans" w:hAnsi="FreeSans" w:cs="FreeSans"/>
        </w:rPr>
        <w:t xml:space="preserve"> </w:t>
      </w:r>
    </w:p>
    <w:p w:rsidR="00847536" w:rsidRPr="005F59DB" w:rsidRDefault="00847536" w:rsidP="00E7286A">
      <w:pPr>
        <w:jc w:val="both"/>
        <w:rPr>
          <w:rFonts w:ascii="FreeSans" w:hAnsi="FreeSans" w:cs="FreeSans"/>
        </w:rPr>
      </w:pPr>
      <w:r w:rsidRPr="005F59DB">
        <w:rPr>
          <w:rFonts w:ascii="FreeSans" w:hAnsi="FreeSans" w:cs="FreeSans"/>
        </w:rPr>
        <w:t>ISTITUTO VALLAURI – FOSSAN</w:t>
      </w:r>
      <w:r w:rsidR="00990951">
        <w:rPr>
          <w:rFonts w:ascii="FreeSans" w:hAnsi="FreeSans" w:cs="FreeSans"/>
        </w:rPr>
        <w:t>O  Responsabile procedimento: Rag.Mario Freni</w:t>
      </w:r>
    </w:p>
    <w:p w:rsidR="00847536" w:rsidRPr="005F59DB" w:rsidRDefault="00847536" w:rsidP="00E7286A">
      <w:pPr>
        <w:pStyle w:val="Nessunaspaziatura"/>
        <w:jc w:val="both"/>
        <w:rPr>
          <w:rFonts w:ascii="FreeSans" w:hAnsi="FreeSans" w:cs="FreeSans"/>
          <w:color w:val="FF0000"/>
        </w:rPr>
      </w:pPr>
      <w:r w:rsidRPr="005F59DB">
        <w:rPr>
          <w:rFonts w:ascii="FreeSans" w:hAnsi="FreeSans" w:cs="FreeSans"/>
        </w:rPr>
        <w:t xml:space="preserve">Comunicazioni esclusivamente </w:t>
      </w:r>
      <w:r w:rsidR="00EF2C23">
        <w:rPr>
          <w:rFonts w:ascii="FreeSans" w:hAnsi="FreeSans" w:cs="FreeSans"/>
        </w:rPr>
        <w:t>tramite</w:t>
      </w:r>
      <w:r w:rsidRPr="005F59DB">
        <w:rPr>
          <w:rFonts w:ascii="FreeSans" w:hAnsi="FreeSans" w:cs="FreeSans"/>
        </w:rPr>
        <w:t xml:space="preserve"> i seguenti indirizzi: e-mail:info@vallauri.edu, </w:t>
      </w:r>
      <w:r w:rsidR="00833450" w:rsidRPr="005F59DB">
        <w:rPr>
          <w:rFonts w:ascii="FreeSans" w:hAnsi="FreeSans" w:cs="FreeSans"/>
        </w:rPr>
        <w:t>cnis01700c@pec.istruzione.it</w:t>
      </w:r>
    </w:p>
    <w:p w:rsidR="00847536" w:rsidRPr="005F59DB" w:rsidRDefault="00847536" w:rsidP="00E7286A">
      <w:pPr>
        <w:pStyle w:val="Nessunaspaziatura"/>
        <w:jc w:val="both"/>
        <w:rPr>
          <w:rFonts w:ascii="FreeSans" w:hAnsi="FreeSans" w:cs="FreeSans"/>
        </w:rPr>
      </w:pPr>
    </w:p>
    <w:p w:rsidR="00847536" w:rsidRPr="005F59DB" w:rsidRDefault="00847536" w:rsidP="00E7286A">
      <w:pPr>
        <w:jc w:val="both"/>
        <w:rPr>
          <w:rFonts w:ascii="FreeSans" w:hAnsi="FreeSans" w:cs="FreeSans"/>
          <w:b/>
          <w:u w:val="single"/>
        </w:rPr>
      </w:pPr>
      <w:r w:rsidRPr="005F59DB">
        <w:rPr>
          <w:rFonts w:ascii="FreeSans" w:hAnsi="FreeSans" w:cs="FreeSans"/>
          <w:b/>
          <w:u w:val="single"/>
        </w:rPr>
        <w:t xml:space="preserve"> 2) OGGETTO DEL SERVIZIO, LUOGO DI ESECUZIONE E DURATA</w:t>
      </w:r>
    </w:p>
    <w:p w:rsidR="00607B1B" w:rsidRDefault="00607B1B" w:rsidP="00E7286A">
      <w:pPr>
        <w:pStyle w:val="Nessunaspaziatura"/>
        <w:jc w:val="both"/>
        <w:rPr>
          <w:rFonts w:ascii="FreeSans" w:hAnsi="FreeSans" w:cs="FreeSans"/>
        </w:rPr>
      </w:pPr>
      <w:r>
        <w:rPr>
          <w:rFonts w:ascii="FreeSans" w:hAnsi="FreeSans" w:cs="FreeSans"/>
        </w:rPr>
        <w:t>La procedura ha per oggetto l’acquisizione di:</w:t>
      </w:r>
    </w:p>
    <w:p w:rsidR="00607B1B" w:rsidRDefault="00607B1B" w:rsidP="00E07466">
      <w:pPr>
        <w:pStyle w:val="Nessunaspaziatura"/>
        <w:numPr>
          <w:ilvl w:val="0"/>
          <w:numId w:val="21"/>
        </w:numPr>
        <w:jc w:val="both"/>
        <w:rPr>
          <w:rFonts w:ascii="FreeSans" w:hAnsi="FreeSans" w:cs="FreeSans"/>
        </w:rPr>
      </w:pPr>
      <w:r>
        <w:rPr>
          <w:rFonts w:ascii="FreeSans" w:hAnsi="FreeSans" w:cs="FreeSans"/>
        </w:rPr>
        <w:t>N.ro 1 tornio a controllo numerico</w:t>
      </w:r>
    </w:p>
    <w:p w:rsidR="00607B1B" w:rsidRDefault="00607B1B" w:rsidP="00E07466">
      <w:pPr>
        <w:pStyle w:val="Nessunaspaziatura"/>
        <w:numPr>
          <w:ilvl w:val="0"/>
          <w:numId w:val="21"/>
        </w:numPr>
        <w:jc w:val="both"/>
        <w:rPr>
          <w:rFonts w:ascii="FreeSans" w:hAnsi="FreeSans" w:cs="FreeSans"/>
        </w:rPr>
      </w:pPr>
      <w:r>
        <w:rPr>
          <w:rFonts w:ascii="FreeSans" w:hAnsi="FreeSans" w:cs="FreeSans"/>
        </w:rPr>
        <w:t>N.ro 1 fresa a controllo numerico</w:t>
      </w:r>
    </w:p>
    <w:p w:rsidR="002504C7" w:rsidRPr="007B3EA4" w:rsidRDefault="002504C7" w:rsidP="002504C7">
      <w:pPr>
        <w:pStyle w:val="Textbody"/>
        <w:rPr>
          <w:rFonts w:ascii="FreeSans" w:hAnsi="FreeSans" w:cs="FreeSans"/>
        </w:rPr>
      </w:pPr>
      <w:r w:rsidRPr="007B3EA4">
        <w:rPr>
          <w:rFonts w:ascii="FreeSans" w:hAnsi="FreeSans" w:cs="FreeSans"/>
        </w:rPr>
        <w:t xml:space="preserve">Si prevede l’acquisto di due macchine a controllo numerico didattiche (Fresatrice e Tornio) nuove ed attrezzate per poter essere interfacciate con il robot Comau presente nel laboratorio di Robotica. Queste macchine devono essere </w:t>
      </w:r>
      <w:r w:rsidRPr="007B3EA4">
        <w:rPr>
          <w:rFonts w:ascii="FreeSans" w:hAnsi="FreeSans" w:cs="FreeSans"/>
          <w:b/>
        </w:rPr>
        <w:t>collegate in rete</w:t>
      </w:r>
      <w:r w:rsidRPr="007B3EA4">
        <w:rPr>
          <w:rFonts w:ascii="FreeSans" w:hAnsi="FreeSans" w:cs="FreeSans"/>
        </w:rPr>
        <w:t xml:space="preserve"> permettendo uno scambio di informazioni, dati e programmi con gli altri dispositivi (PLC) attualmente già presenti. Le macchine devono essere </w:t>
      </w:r>
      <w:r w:rsidRPr="007B3EA4">
        <w:rPr>
          <w:rFonts w:ascii="FreeSans" w:hAnsi="FreeSans" w:cs="FreeSans"/>
          <w:b/>
        </w:rPr>
        <w:t>predisposte per essere automatizzate</w:t>
      </w:r>
      <w:r w:rsidRPr="007B3EA4">
        <w:rPr>
          <w:rFonts w:ascii="FreeSans" w:hAnsi="FreeSans" w:cs="FreeSans"/>
        </w:rPr>
        <w:t xml:space="preserve"> e collegate al robot per l’asservimento automatico.</w:t>
      </w:r>
    </w:p>
    <w:p w:rsidR="002504C7" w:rsidRPr="007B3EA4" w:rsidRDefault="002504C7" w:rsidP="002504C7">
      <w:pPr>
        <w:pStyle w:val="Textbody"/>
        <w:rPr>
          <w:rFonts w:ascii="FreeSans" w:hAnsi="FreeSans" w:cs="FreeSans"/>
        </w:rPr>
      </w:pPr>
      <w:r w:rsidRPr="007B3EA4">
        <w:rPr>
          <w:rFonts w:ascii="FreeSans" w:hAnsi="FreeSans" w:cs="FreeSans"/>
        </w:rPr>
        <w:lastRenderedPageBreak/>
        <w:t xml:space="preserve">Le due nuove macchine a controllo numerico interfacciate con il robot Comau, devono </w:t>
      </w:r>
      <w:r w:rsidR="001A70E8" w:rsidRPr="007B3EA4">
        <w:rPr>
          <w:rFonts w:ascii="FreeSans" w:hAnsi="FreeSans" w:cs="FreeSans"/>
        </w:rPr>
        <w:t>essere posizionate</w:t>
      </w:r>
      <w:r w:rsidRPr="007B3EA4">
        <w:rPr>
          <w:rFonts w:ascii="FreeSans" w:hAnsi="FreeSans" w:cs="FreeSans"/>
        </w:rPr>
        <w:t xml:space="preserve"> nei pressi del robot stesso senza modificare nulla dell’attuale disposizione di esso e della linea automatizzata già presente e funzionante.</w:t>
      </w:r>
    </w:p>
    <w:p w:rsidR="00847536" w:rsidRPr="005F59DB" w:rsidRDefault="004F3D43" w:rsidP="00E7286A">
      <w:pPr>
        <w:jc w:val="both"/>
        <w:rPr>
          <w:rFonts w:ascii="FreeSans" w:hAnsi="FreeSans" w:cs="FreeSans"/>
          <w:b/>
          <w:u w:val="single"/>
        </w:rPr>
      </w:pPr>
      <w:r>
        <w:rPr>
          <w:rFonts w:ascii="FreeSans" w:hAnsi="FreeSans" w:cs="FreeSans"/>
          <w:b/>
          <w:u w:val="single"/>
        </w:rPr>
        <w:t>3</w:t>
      </w:r>
      <w:r w:rsidR="00847536" w:rsidRPr="005F59DB">
        <w:rPr>
          <w:rFonts w:ascii="FreeSans" w:hAnsi="FreeSans" w:cs="FreeSans"/>
          <w:b/>
          <w:u w:val="single"/>
        </w:rPr>
        <w:t>) MODALITÀ DI PRESENTAZIONE DELLA MANIFESTAZIONE D’INTERESSE</w:t>
      </w:r>
    </w:p>
    <w:p w:rsidR="00847536" w:rsidRPr="005F59DB" w:rsidRDefault="00847536" w:rsidP="00E7286A">
      <w:pPr>
        <w:pStyle w:val="Nessunaspaziatura"/>
        <w:jc w:val="both"/>
        <w:rPr>
          <w:rFonts w:ascii="FreeSans" w:hAnsi="FreeSans" w:cs="FreeSans"/>
        </w:rPr>
      </w:pPr>
      <w:r w:rsidRPr="005F59DB">
        <w:rPr>
          <w:rFonts w:ascii="FreeSans" w:hAnsi="FreeSans" w:cs="FreeSans"/>
        </w:rPr>
        <w:t>Le imprese interessate ad essere invitate a presentare offerta possono inviare la propria richiesta utilizzando esclusivamente il modulo allegato</w:t>
      </w:r>
      <w:r w:rsidR="00CC18FD">
        <w:rPr>
          <w:rFonts w:ascii="FreeSans" w:hAnsi="FreeSans" w:cs="FreeSans"/>
        </w:rPr>
        <w:t xml:space="preserve"> </w:t>
      </w:r>
      <w:r w:rsidR="00CC18FD">
        <w:rPr>
          <w:rFonts w:ascii="FreeSans" w:hAnsi="FreeSans" w:cs="FreeSans"/>
          <w:b/>
        </w:rPr>
        <w:t>A</w:t>
      </w:r>
      <w:r w:rsidRPr="005F59DB">
        <w:rPr>
          <w:rFonts w:ascii="FreeSans" w:hAnsi="FreeSans" w:cs="FreeSans"/>
        </w:rPr>
        <w:t xml:space="preserve"> che deve pervenire entro e non oltre le ore 12,00 del giorno </w:t>
      </w:r>
      <w:r w:rsidR="004F76BE">
        <w:rPr>
          <w:rFonts w:ascii="FreeSans" w:hAnsi="FreeSans" w:cs="FreeSans"/>
          <w:u w:val="single"/>
        </w:rPr>
        <w:t>2</w:t>
      </w:r>
      <w:r w:rsidR="00990951" w:rsidRPr="00990951">
        <w:rPr>
          <w:rFonts w:ascii="FreeSans" w:hAnsi="FreeSans" w:cs="FreeSans"/>
          <w:u w:val="single"/>
        </w:rPr>
        <w:t xml:space="preserve"> </w:t>
      </w:r>
      <w:r w:rsidR="004F3D43">
        <w:rPr>
          <w:rFonts w:ascii="FreeSans" w:hAnsi="FreeSans" w:cs="FreeSans"/>
          <w:u w:val="single"/>
        </w:rPr>
        <w:t>Dicembre</w:t>
      </w:r>
      <w:r w:rsidR="00990951" w:rsidRPr="00990951">
        <w:rPr>
          <w:rFonts w:ascii="FreeSans" w:hAnsi="FreeSans" w:cs="FreeSans"/>
          <w:u w:val="single"/>
        </w:rPr>
        <w:t xml:space="preserve"> 2020</w:t>
      </w:r>
      <w:r w:rsidRPr="005F59DB">
        <w:rPr>
          <w:rFonts w:ascii="FreeSans" w:hAnsi="FreeSans" w:cs="FreeSans"/>
        </w:rPr>
        <w:t xml:space="preserve"> consegna a </w:t>
      </w:r>
      <w:r w:rsidRPr="00990951">
        <w:rPr>
          <w:rFonts w:ascii="FreeSans" w:hAnsi="FreeSans" w:cs="FreeSans"/>
        </w:rPr>
        <w:t xml:space="preserve">mano all’ufficio </w:t>
      </w:r>
      <w:r w:rsidR="00E7286A" w:rsidRPr="00990951">
        <w:rPr>
          <w:rFonts w:ascii="FreeSans" w:hAnsi="FreeSans" w:cs="FreeSans"/>
        </w:rPr>
        <w:t>protocollo</w:t>
      </w:r>
      <w:r w:rsidRPr="005F59DB">
        <w:rPr>
          <w:rFonts w:ascii="FreeSans" w:hAnsi="FreeSans" w:cs="FreeSans"/>
        </w:rPr>
        <w:t xml:space="preserve"> o a mezzo Pec all’indirizzo </w:t>
      </w:r>
      <w:r w:rsidR="00E7286A" w:rsidRPr="00990951">
        <w:rPr>
          <w:rFonts w:ascii="FreeSans" w:hAnsi="FreeSans" w:cs="FreeSans"/>
        </w:rPr>
        <w:t>cnis01700c@pec.istruzione.it</w:t>
      </w:r>
      <w:r w:rsidRPr="00990951">
        <w:rPr>
          <w:rFonts w:ascii="FreeSans" w:hAnsi="FreeSans" w:cs="FreeSans"/>
          <w:color w:val="FF0000"/>
        </w:rPr>
        <w:t xml:space="preserve"> </w:t>
      </w:r>
      <w:r w:rsidRPr="005F59DB">
        <w:rPr>
          <w:rFonts w:ascii="FreeSans" w:hAnsi="FreeSans" w:cs="FreeSans"/>
        </w:rPr>
        <w:t xml:space="preserve">. </w:t>
      </w:r>
    </w:p>
    <w:p w:rsidR="00847536" w:rsidRPr="005F59DB" w:rsidRDefault="00847536" w:rsidP="00E7286A">
      <w:pPr>
        <w:pStyle w:val="Nessunaspaziatura"/>
        <w:jc w:val="both"/>
        <w:rPr>
          <w:rFonts w:ascii="FreeSans" w:hAnsi="FreeSans" w:cs="FreeSans"/>
        </w:rPr>
      </w:pPr>
      <w:r w:rsidRPr="005F59DB">
        <w:rPr>
          <w:rFonts w:ascii="FreeSans" w:hAnsi="FreeSans" w:cs="FreeSans"/>
        </w:rPr>
        <w:t>Per chi presenterà richiesta in formato cartaceo, l’istanza dovrà recare all’esterno la denominazione dell’impresa, il relativo indirizzo e il Codice fiscale/Partita IVA, nonché la seguente dicitura: “AVVISO ESPLORATIVO D’INDAGINE DI MERCATO PER MANIFESTAZIONE D’INTERESSE A PARTEC</w:t>
      </w:r>
      <w:r w:rsidR="005E11E7" w:rsidRPr="005F59DB">
        <w:rPr>
          <w:rFonts w:ascii="FreeSans" w:hAnsi="FreeSans" w:cs="FreeSans"/>
        </w:rPr>
        <w:t xml:space="preserve">IPARE ALLA PROCEDURA NEGOZIATA, </w:t>
      </w:r>
      <w:r w:rsidR="004F3D43" w:rsidRPr="004F3D43">
        <w:rPr>
          <w:rFonts w:ascii="FreeSans" w:hAnsi="FreeSans" w:cs="FreeSans"/>
        </w:rPr>
        <w:t>PER L’ACQUISIZIONE DI DUE MACCHINE A CONTROLLO NUMERICO DA INTEGRARE ALLA CELLA ROBOTICA IN DOTAZIONE ALL’ISTITUTO</w:t>
      </w:r>
      <w:r w:rsidR="004F3D43" w:rsidRPr="005F59DB">
        <w:rPr>
          <w:rFonts w:ascii="FreeSans" w:hAnsi="FreeSans" w:cs="FreeSans"/>
        </w:rPr>
        <w:t xml:space="preserve"> </w:t>
      </w:r>
      <w:r w:rsidRPr="005F59DB">
        <w:rPr>
          <w:rFonts w:ascii="FreeSans" w:hAnsi="FreeSans" w:cs="FreeSans"/>
        </w:rPr>
        <w:t>“</w:t>
      </w:r>
    </w:p>
    <w:p w:rsidR="00847536" w:rsidRPr="005F59DB" w:rsidRDefault="00847536" w:rsidP="00E7286A">
      <w:pPr>
        <w:pStyle w:val="Nessunaspaziatura"/>
        <w:jc w:val="both"/>
        <w:rPr>
          <w:rFonts w:ascii="FreeSans" w:hAnsi="FreeSans" w:cs="FreeSans"/>
        </w:rPr>
      </w:pPr>
      <w:r w:rsidRPr="005F59DB">
        <w:rPr>
          <w:rFonts w:ascii="FreeSans" w:hAnsi="FreeSans" w:cs="FreeSans"/>
        </w:rPr>
        <w:t xml:space="preserve"> Chi invierà la manifestazione di interesse in formato elettronico dovrà indicare per estratto l’oggetto sopra riportato.</w:t>
      </w:r>
    </w:p>
    <w:p w:rsidR="00847536" w:rsidRPr="005F59DB" w:rsidRDefault="00847536" w:rsidP="00E7286A">
      <w:pPr>
        <w:pStyle w:val="Nessunaspaziatura"/>
        <w:jc w:val="both"/>
        <w:rPr>
          <w:rFonts w:ascii="FreeSans" w:hAnsi="FreeSans" w:cs="FreeSans"/>
        </w:rPr>
      </w:pPr>
      <w:r w:rsidRPr="005F59DB">
        <w:rPr>
          <w:rFonts w:ascii="FreeSans" w:hAnsi="FreeSans" w:cs="FreeSans"/>
        </w:rPr>
        <w:t xml:space="preserve">L’invio della candidatura è a totale ed esclusivo rischio del mittente e rimane esclusa ogni responsabilità della Stazione Appaltante ove, </w:t>
      </w:r>
      <w:r w:rsidRPr="003A0EC1">
        <w:rPr>
          <w:rFonts w:ascii="FreeSans" w:hAnsi="FreeSans" w:cs="FreeSans"/>
          <w:color w:val="000000"/>
        </w:rPr>
        <w:t xml:space="preserve">per </w:t>
      </w:r>
      <w:r w:rsidR="008D2E7E" w:rsidRPr="003A0EC1">
        <w:rPr>
          <w:rFonts w:ascii="FreeSans" w:hAnsi="FreeSans" w:cs="FreeSans"/>
          <w:color w:val="000000"/>
        </w:rPr>
        <w:t xml:space="preserve">disguidi o </w:t>
      </w:r>
      <w:r w:rsidRPr="003A0EC1">
        <w:rPr>
          <w:rFonts w:ascii="FreeSans" w:hAnsi="FreeSans" w:cs="FreeSans"/>
          <w:color w:val="000000"/>
        </w:rPr>
        <w:t>per qualsiasi motivo</w:t>
      </w:r>
      <w:r w:rsidRPr="005F59DB">
        <w:rPr>
          <w:rFonts w:ascii="FreeSans" w:hAnsi="FreeSans" w:cs="FreeSans"/>
        </w:rPr>
        <w:t xml:space="preserve">, l’istanza non pervenga entro il previsto termine di scadenza, all’indirizzo di destinazione. </w:t>
      </w:r>
    </w:p>
    <w:p w:rsidR="00847536" w:rsidRPr="005F59DB" w:rsidRDefault="00847536" w:rsidP="00E7286A">
      <w:pPr>
        <w:pStyle w:val="Nessunaspaziatura"/>
        <w:jc w:val="both"/>
        <w:rPr>
          <w:rFonts w:ascii="FreeSans" w:hAnsi="FreeSans" w:cs="FreeSans"/>
        </w:rPr>
      </w:pPr>
      <w:r w:rsidRPr="005F59DB">
        <w:rPr>
          <w:rFonts w:ascii="FreeSans" w:hAnsi="FreeSans" w:cs="FreeSans"/>
        </w:rPr>
        <w:t xml:space="preserve">Il termine di presentazione della candidatura è perentorio e farà fede la data e l’orario di arrivo. </w:t>
      </w:r>
    </w:p>
    <w:p w:rsidR="00847536" w:rsidRPr="005F59DB" w:rsidRDefault="00847536" w:rsidP="00E7286A">
      <w:pPr>
        <w:pStyle w:val="Nessunaspaziatura"/>
        <w:jc w:val="both"/>
        <w:rPr>
          <w:rFonts w:ascii="FreeSans" w:hAnsi="FreeSans" w:cs="FreeSans"/>
        </w:rPr>
      </w:pPr>
      <w:r w:rsidRPr="00CC18FD">
        <w:rPr>
          <w:rFonts w:ascii="FreeSans" w:hAnsi="FreeSans" w:cs="FreeSans"/>
          <w:b/>
          <w:u w:val="single"/>
        </w:rPr>
        <w:t>A pena di nullità, la dichiarazione di manifestazione di interesse dovrà essere sottoscritta dal legale Rappresentante dell’impresa interessata, corredata da copia fotostatica di un documento d’identità del sottoscrittore o di un documento di riconoscimento equipollente in corso di validità</w:t>
      </w:r>
      <w:r w:rsidRPr="005F59DB">
        <w:rPr>
          <w:rFonts w:ascii="FreeSans" w:hAnsi="FreeSans" w:cs="FreeSans"/>
        </w:rPr>
        <w:t xml:space="preserve">. In ogni caso detta manifestazione di interesse dovrà essere redatta secondo il formato di cui all’Allegato A). </w:t>
      </w:r>
    </w:p>
    <w:p w:rsidR="00847536" w:rsidRPr="005F59DB" w:rsidRDefault="00847536" w:rsidP="00E7286A">
      <w:pPr>
        <w:pStyle w:val="Nessunaspaziatura"/>
        <w:jc w:val="both"/>
        <w:rPr>
          <w:rFonts w:ascii="FreeSans" w:hAnsi="FreeSans" w:cs="FreeSans"/>
        </w:rPr>
      </w:pPr>
      <w:r w:rsidRPr="005F59DB">
        <w:rPr>
          <w:rFonts w:ascii="FreeSans" w:hAnsi="FreeSans" w:cs="FreeSans"/>
        </w:rPr>
        <w:t xml:space="preserve">Non sono ammesse candidature aggiuntive o sostitutive pervenute dopo la scadenza del termine di ricezione indicato nel presente Avviso. </w:t>
      </w:r>
    </w:p>
    <w:p w:rsidR="00847536" w:rsidRPr="005F59DB" w:rsidRDefault="00847536" w:rsidP="00E7286A">
      <w:pPr>
        <w:jc w:val="both"/>
        <w:rPr>
          <w:rFonts w:ascii="FreeSans" w:hAnsi="FreeSans" w:cs="FreeSans"/>
          <w:b/>
          <w:u w:val="single"/>
        </w:rPr>
      </w:pPr>
    </w:p>
    <w:p w:rsidR="00847536" w:rsidRPr="005F59DB" w:rsidRDefault="004F3D43" w:rsidP="00E7286A">
      <w:pPr>
        <w:jc w:val="both"/>
        <w:rPr>
          <w:rFonts w:ascii="FreeSans" w:hAnsi="FreeSans" w:cs="FreeSans"/>
          <w:b/>
          <w:u w:val="single"/>
        </w:rPr>
      </w:pPr>
      <w:r>
        <w:rPr>
          <w:rFonts w:ascii="FreeSans" w:hAnsi="FreeSans" w:cs="FreeSans"/>
          <w:b/>
          <w:u w:val="single"/>
        </w:rPr>
        <w:t>4</w:t>
      </w:r>
      <w:r w:rsidR="00847536" w:rsidRPr="005F59DB">
        <w:rPr>
          <w:rFonts w:ascii="FreeSans" w:hAnsi="FreeSans" w:cs="FreeSans"/>
          <w:b/>
          <w:u w:val="single"/>
        </w:rPr>
        <w:t xml:space="preserve">) REQUISITI E CONDIZIONI DI PARTECIPAZIONE </w:t>
      </w:r>
    </w:p>
    <w:p w:rsidR="00847536" w:rsidRPr="005F59DB" w:rsidRDefault="00847536" w:rsidP="00E7286A">
      <w:pPr>
        <w:pStyle w:val="Nessunaspaziatura"/>
        <w:jc w:val="both"/>
        <w:rPr>
          <w:rFonts w:ascii="FreeSans" w:hAnsi="FreeSans" w:cs="FreeSans"/>
        </w:rPr>
      </w:pPr>
      <w:r w:rsidRPr="005F59DB">
        <w:rPr>
          <w:rFonts w:ascii="FreeSans" w:hAnsi="FreeSans" w:cs="FreeSans"/>
        </w:rPr>
        <w:t xml:space="preserve">Saranno ammesse alla gara per l’affidamento in oggetto le ditte in possesso dei seguenti requisiti: </w:t>
      </w:r>
    </w:p>
    <w:p w:rsidR="00965CC4" w:rsidRPr="005F59DB" w:rsidRDefault="00847536" w:rsidP="0069775B">
      <w:pPr>
        <w:pStyle w:val="Nessunaspaziatura"/>
        <w:numPr>
          <w:ilvl w:val="0"/>
          <w:numId w:val="20"/>
        </w:numPr>
        <w:jc w:val="both"/>
        <w:rPr>
          <w:rFonts w:ascii="FreeSans" w:hAnsi="FreeSans" w:cs="FreeSans"/>
        </w:rPr>
      </w:pPr>
      <w:r w:rsidRPr="005F59DB">
        <w:rPr>
          <w:rFonts w:ascii="FreeSans" w:hAnsi="FreeSans" w:cs="FreeSans"/>
        </w:rPr>
        <w:t xml:space="preserve">Requisiti di ordine generale: insussistenza delle cause di esclusione di cui all’art. 80 del D. Lgs. 50/2016. </w:t>
      </w:r>
      <w:r w:rsidR="00E60919">
        <w:rPr>
          <w:rFonts w:ascii="FreeSans" w:hAnsi="FreeSans" w:cs="FreeSans"/>
        </w:rPr>
        <w:t>8 (</w:t>
      </w:r>
      <w:r w:rsidR="00E60919" w:rsidRPr="00E60919">
        <w:rPr>
          <w:rFonts w:ascii="FreeSans" w:hAnsi="FreeSans" w:cs="FreeSans"/>
          <w:highlight w:val="yellow"/>
        </w:rPr>
        <w:t>a tal fine occorre compilare e firmare digitalmente o in calce il modello A allegato alla presente. In caso di firma non elettronica si prega di allegare copia documento d’identità del legale rappresentante o del procuratore</w:t>
      </w:r>
      <w:r w:rsidR="00E60919">
        <w:rPr>
          <w:rFonts w:ascii="FreeSans" w:hAnsi="FreeSans" w:cs="FreeSans"/>
        </w:rPr>
        <w:t>)</w:t>
      </w:r>
    </w:p>
    <w:p w:rsidR="00847536" w:rsidRPr="005F59DB" w:rsidRDefault="00847536" w:rsidP="00E7286A">
      <w:pPr>
        <w:pStyle w:val="Nessunaspaziatura"/>
        <w:jc w:val="both"/>
        <w:rPr>
          <w:rFonts w:ascii="FreeSans" w:hAnsi="FreeSans" w:cs="FreeSans"/>
        </w:rPr>
      </w:pPr>
    </w:p>
    <w:p w:rsidR="00847536" w:rsidRPr="005F59DB" w:rsidRDefault="00847536" w:rsidP="00E7286A">
      <w:pPr>
        <w:jc w:val="both"/>
        <w:rPr>
          <w:rFonts w:ascii="FreeSans" w:hAnsi="FreeSans" w:cs="FreeSans"/>
          <w:b/>
          <w:u w:val="single"/>
        </w:rPr>
      </w:pPr>
      <w:r w:rsidRPr="005F59DB">
        <w:rPr>
          <w:rFonts w:ascii="FreeSans" w:hAnsi="FreeSans" w:cs="FreeSans"/>
          <w:b/>
          <w:u w:val="single"/>
        </w:rPr>
        <w:t xml:space="preserve">Requisiti di capacità tecnica e professionale  </w:t>
      </w:r>
    </w:p>
    <w:p w:rsidR="00847536" w:rsidRPr="005F59DB" w:rsidRDefault="00847536" w:rsidP="00E7286A">
      <w:pPr>
        <w:pStyle w:val="Nessunaspaziatura"/>
        <w:jc w:val="both"/>
        <w:rPr>
          <w:rFonts w:ascii="FreeSans" w:hAnsi="FreeSans" w:cs="FreeSans"/>
        </w:rPr>
      </w:pPr>
      <w:r w:rsidRPr="005F59DB">
        <w:rPr>
          <w:rFonts w:ascii="FreeSans" w:hAnsi="FreeSans" w:cs="FreeSans"/>
        </w:rPr>
        <w:t>Il concorrente dovrà essere in possesso delle risorse umane e tecniche, nonché dell'esperienza necessaria per eseguire l</w:t>
      </w:r>
      <w:r w:rsidR="004F3D43">
        <w:rPr>
          <w:rFonts w:ascii="FreeSans" w:hAnsi="FreeSans" w:cs="FreeSans"/>
        </w:rPr>
        <w:t>a fornitura</w:t>
      </w:r>
      <w:r w:rsidRPr="005F59DB">
        <w:rPr>
          <w:rFonts w:ascii="FreeSans" w:hAnsi="FreeSans" w:cs="FreeSans"/>
        </w:rPr>
        <w:t xml:space="preserve"> con un adeguato standard di qualità. </w:t>
      </w:r>
    </w:p>
    <w:p w:rsidR="00847536" w:rsidRPr="005F59DB" w:rsidRDefault="00847536" w:rsidP="00E7286A">
      <w:pPr>
        <w:pStyle w:val="Nessunaspaziatura"/>
        <w:jc w:val="both"/>
        <w:rPr>
          <w:rFonts w:ascii="FreeSans" w:hAnsi="FreeSans" w:cs="FreeSans"/>
        </w:rPr>
      </w:pPr>
      <w:r w:rsidRPr="005F59DB">
        <w:rPr>
          <w:rFonts w:ascii="FreeSans" w:hAnsi="FreeSans" w:cs="FreeSans"/>
        </w:rPr>
        <w:t xml:space="preserve">Tali requisiti dovranno essere dimostrati </w:t>
      </w:r>
      <w:r w:rsidR="00B8669B" w:rsidRPr="005F59DB">
        <w:rPr>
          <w:rFonts w:ascii="FreeSans" w:hAnsi="FreeSans" w:cs="FreeSans"/>
        </w:rPr>
        <w:t xml:space="preserve">tramite: </w:t>
      </w:r>
      <w:r w:rsidR="00B8669B">
        <w:rPr>
          <w:rFonts w:ascii="FreeSans" w:hAnsi="FreeSans" w:cs="FreeSans"/>
        </w:rPr>
        <w:t>(</w:t>
      </w:r>
      <w:r w:rsidR="00E60919" w:rsidRPr="00640291">
        <w:rPr>
          <w:rFonts w:ascii="FreeSans" w:hAnsi="FreeSans" w:cs="FreeSans"/>
          <w:b/>
          <w:highlight w:val="yellow"/>
          <w:u w:val="single"/>
        </w:rPr>
        <w:t>si prega di allegare opportuna dichiarazione su carta libera)</w:t>
      </w:r>
    </w:p>
    <w:p w:rsidR="00847536" w:rsidRPr="005F59DB" w:rsidRDefault="00847536" w:rsidP="00E7286A">
      <w:pPr>
        <w:pStyle w:val="Nessunaspaziatura"/>
        <w:jc w:val="both"/>
        <w:rPr>
          <w:rFonts w:ascii="FreeSans" w:hAnsi="FreeSans" w:cs="FreeSans"/>
        </w:rPr>
      </w:pPr>
    </w:p>
    <w:p w:rsidR="00847536" w:rsidRPr="005F59DB" w:rsidRDefault="004F3D43" w:rsidP="00E7286A">
      <w:pPr>
        <w:jc w:val="both"/>
        <w:rPr>
          <w:rFonts w:ascii="FreeSans" w:hAnsi="FreeSans" w:cs="FreeSans"/>
          <w:b/>
          <w:u w:val="single"/>
        </w:rPr>
      </w:pPr>
      <w:r>
        <w:rPr>
          <w:rFonts w:ascii="FreeSans" w:hAnsi="FreeSans" w:cs="FreeSans"/>
          <w:b/>
          <w:u w:val="single"/>
        </w:rPr>
        <w:t>5</w:t>
      </w:r>
      <w:r w:rsidR="00847536" w:rsidRPr="005F59DB">
        <w:rPr>
          <w:rFonts w:ascii="FreeSans" w:hAnsi="FreeSans" w:cs="FreeSans"/>
          <w:b/>
          <w:u w:val="single"/>
        </w:rPr>
        <w:t xml:space="preserve">) LIMITI AL NUMERO DI OPERATORI CHE SARANNO INVITATI A PRESENTARE UN’OFFERTA </w:t>
      </w:r>
    </w:p>
    <w:p w:rsidR="00847536" w:rsidRPr="005F59DB" w:rsidRDefault="00847536" w:rsidP="00E7286A">
      <w:pPr>
        <w:pStyle w:val="Nessunaspaziatura"/>
        <w:jc w:val="both"/>
        <w:rPr>
          <w:rFonts w:ascii="FreeSans" w:hAnsi="FreeSans" w:cs="FreeSans"/>
        </w:rPr>
      </w:pPr>
      <w:r w:rsidRPr="005F59DB">
        <w:rPr>
          <w:rFonts w:ascii="FreeSans" w:hAnsi="FreeSans" w:cs="FreeSans"/>
        </w:rPr>
        <w:lastRenderedPageBreak/>
        <w:t>La Stazione Appaltante, fra i soggetti che avranno presentato manifestazione di interesse alla presente procedura, previa verifica e regolarità e conformità delle manifestazioni stesse, provvederà alla redazione dell’elenco costituito dalle ditte ritenute idonee che saranno invitate a presentare offerta mediante lettera di invito</w:t>
      </w:r>
      <w:r w:rsidR="00C84023" w:rsidRPr="005F59DB">
        <w:rPr>
          <w:rFonts w:ascii="FreeSans" w:hAnsi="FreeSans" w:cs="FreeSans"/>
        </w:rPr>
        <w:t xml:space="preserve">. </w:t>
      </w:r>
      <w:r w:rsidRPr="005F59DB">
        <w:rPr>
          <w:rFonts w:ascii="FreeSans" w:hAnsi="FreeSans" w:cs="FreeSans"/>
        </w:rPr>
        <w:t xml:space="preserve">Qualora il numero degli operatori economici ammessi, a seguito del presente avviso pubblico, sia superiore a </w:t>
      </w:r>
      <w:r w:rsidR="00CC18FD">
        <w:rPr>
          <w:rFonts w:ascii="FreeSans" w:hAnsi="FreeSans" w:cs="FreeSans"/>
        </w:rPr>
        <w:t>8,</w:t>
      </w:r>
      <w:r w:rsidRPr="005F59DB">
        <w:rPr>
          <w:rFonts w:ascii="FreeSans" w:hAnsi="FreeSans" w:cs="FreeSans"/>
        </w:rPr>
        <w:t xml:space="preserve"> la Stazione Appaltante procederà al pubblico sorteggio al fine di individuare </w:t>
      </w:r>
      <w:r w:rsidR="004F3D43">
        <w:rPr>
          <w:rFonts w:ascii="FreeSans" w:hAnsi="FreeSans" w:cs="FreeSans"/>
        </w:rPr>
        <w:t>8</w:t>
      </w:r>
      <w:r w:rsidRPr="005F59DB">
        <w:rPr>
          <w:rFonts w:ascii="FreeSans" w:hAnsi="FreeSans" w:cs="FreeSans"/>
        </w:rPr>
        <w:t xml:space="preserve"> operatori economici da invitare a presentare l’offerta. </w:t>
      </w:r>
    </w:p>
    <w:p w:rsidR="00847536" w:rsidRPr="005F59DB" w:rsidRDefault="00847536" w:rsidP="00E7286A">
      <w:pPr>
        <w:pStyle w:val="Nessunaspaziatura"/>
        <w:jc w:val="both"/>
        <w:rPr>
          <w:rFonts w:ascii="FreeSans" w:hAnsi="FreeSans" w:cs="FreeSans"/>
        </w:rPr>
      </w:pPr>
      <w:r w:rsidRPr="005F59DB">
        <w:rPr>
          <w:rFonts w:ascii="FreeSans" w:hAnsi="FreeSans" w:cs="FreeSans"/>
        </w:rPr>
        <w:t xml:space="preserve">Il sorteggio si terrà in seduta pubblica presso la Sede dell’Istituto in data </w:t>
      </w:r>
      <w:r w:rsidR="004F3D43">
        <w:rPr>
          <w:rFonts w:ascii="FreeSans" w:hAnsi="FreeSans" w:cs="FreeSans"/>
          <w:b/>
        </w:rPr>
        <w:t>05/12</w:t>
      </w:r>
      <w:r w:rsidR="00EB537D" w:rsidRPr="00EB537D">
        <w:rPr>
          <w:rFonts w:ascii="FreeSans" w:hAnsi="FreeSans" w:cs="FreeSans"/>
          <w:b/>
        </w:rPr>
        <w:t>/2020</w:t>
      </w:r>
      <w:r w:rsidRPr="00EB537D">
        <w:rPr>
          <w:rFonts w:ascii="FreeSans" w:hAnsi="FreeSans" w:cs="FreeSans"/>
          <w:b/>
        </w:rPr>
        <w:t xml:space="preserve"> alle ore </w:t>
      </w:r>
      <w:r w:rsidR="004F3D43">
        <w:rPr>
          <w:rFonts w:ascii="FreeSans" w:hAnsi="FreeSans" w:cs="FreeSans"/>
          <w:b/>
        </w:rPr>
        <w:t>12.30</w:t>
      </w:r>
      <w:r w:rsidRPr="005F59DB">
        <w:rPr>
          <w:rFonts w:ascii="FreeSans" w:hAnsi="FreeSans" w:cs="FreeSans"/>
          <w:color w:val="FF0000"/>
        </w:rPr>
        <w:t xml:space="preserve"> </w:t>
      </w:r>
      <w:r w:rsidRPr="005F59DB">
        <w:rPr>
          <w:rFonts w:ascii="FreeSans" w:hAnsi="FreeSans" w:cs="FreeSans"/>
        </w:rPr>
        <w:t xml:space="preserve">alla presenza </w:t>
      </w:r>
      <w:r w:rsidRPr="003A0EC1">
        <w:rPr>
          <w:rFonts w:ascii="FreeSans" w:hAnsi="FreeSans" w:cs="FreeSans"/>
          <w:color w:val="000000"/>
        </w:rPr>
        <w:t xml:space="preserve">del Responsabile Unico </w:t>
      </w:r>
      <w:r w:rsidR="008D2E7E" w:rsidRPr="003A0EC1">
        <w:rPr>
          <w:rFonts w:ascii="FreeSans" w:hAnsi="FreeSans" w:cs="FreeSans"/>
          <w:color w:val="000000"/>
        </w:rPr>
        <w:t>del procedimento</w:t>
      </w:r>
      <w:r w:rsidRPr="003A0EC1">
        <w:rPr>
          <w:rFonts w:ascii="FreeSans" w:hAnsi="FreeSans" w:cs="FreeSans"/>
          <w:color w:val="000000"/>
        </w:rPr>
        <w:t xml:space="preserve"> e di almeno due testimoni</w:t>
      </w:r>
      <w:r w:rsidRPr="005F59DB">
        <w:rPr>
          <w:rFonts w:ascii="FreeSans" w:hAnsi="FreeSans" w:cs="FreeSans"/>
        </w:rPr>
        <w:t xml:space="preserve">. </w:t>
      </w:r>
    </w:p>
    <w:p w:rsidR="00847536" w:rsidRPr="005F59DB" w:rsidRDefault="00847536" w:rsidP="00E7286A">
      <w:pPr>
        <w:pStyle w:val="Nessunaspaziatura"/>
        <w:jc w:val="both"/>
        <w:rPr>
          <w:rFonts w:ascii="FreeSans" w:hAnsi="FreeSans" w:cs="FreeSans"/>
        </w:rPr>
      </w:pPr>
      <w:r w:rsidRPr="005F59DB">
        <w:rPr>
          <w:rFonts w:ascii="FreeSans" w:hAnsi="FreeSans" w:cs="FreeSans"/>
        </w:rPr>
        <w:t>Resta inteso che la suddetta partecipazione non costituisce prova di possesso dei requisiti generali e speciali richiesti per l'affidamento del</w:t>
      </w:r>
      <w:r w:rsidR="001A70E8">
        <w:rPr>
          <w:rFonts w:ascii="FreeSans" w:hAnsi="FreeSans" w:cs="FreeSans"/>
        </w:rPr>
        <w:t>la fornitura</w:t>
      </w:r>
      <w:r w:rsidRPr="005F59DB">
        <w:rPr>
          <w:rFonts w:ascii="FreeSans" w:hAnsi="FreeSans" w:cs="FreeSans"/>
        </w:rPr>
        <w:t xml:space="preserve"> che invece dovrà essere dichiarat</w:t>
      </w:r>
      <w:r w:rsidR="001A70E8">
        <w:rPr>
          <w:rFonts w:ascii="FreeSans" w:hAnsi="FreeSans" w:cs="FreeSans"/>
        </w:rPr>
        <w:t>a</w:t>
      </w:r>
      <w:r w:rsidRPr="005F59DB">
        <w:rPr>
          <w:rFonts w:ascii="FreeSans" w:hAnsi="FreeSans" w:cs="FreeSans"/>
        </w:rPr>
        <w:t xml:space="preserve"> dall'interessato ed accertato in occasione della procedura negoziata di affidamento. Si applica quanto previsto dall’art. 53 del D.Lgs 50/2016 in tema di accesso agli atti e riservatezza. </w:t>
      </w:r>
    </w:p>
    <w:p w:rsidR="00847536" w:rsidRPr="005F59DB" w:rsidRDefault="00847536" w:rsidP="00E7286A">
      <w:pPr>
        <w:jc w:val="both"/>
        <w:rPr>
          <w:rFonts w:ascii="FreeSans" w:hAnsi="FreeSans" w:cs="FreeSans"/>
        </w:rPr>
      </w:pPr>
    </w:p>
    <w:p w:rsidR="00847536" w:rsidRPr="005F59DB" w:rsidRDefault="00847536" w:rsidP="00E7286A">
      <w:pPr>
        <w:jc w:val="both"/>
        <w:rPr>
          <w:rFonts w:ascii="FreeSans" w:hAnsi="FreeSans" w:cs="FreeSans"/>
          <w:b/>
          <w:u w:val="single"/>
        </w:rPr>
      </w:pPr>
      <w:r w:rsidRPr="005F59DB">
        <w:rPr>
          <w:rFonts w:ascii="FreeSans" w:hAnsi="FreeSans" w:cs="FreeSans"/>
          <w:b/>
          <w:u w:val="single"/>
        </w:rPr>
        <w:t xml:space="preserve">7) CRITERIO DI AGGIUDICAZIONE </w:t>
      </w:r>
    </w:p>
    <w:p w:rsidR="00847536" w:rsidRPr="005F59DB" w:rsidRDefault="00847536" w:rsidP="00E7286A">
      <w:pPr>
        <w:pStyle w:val="Nessunaspaziatura"/>
        <w:jc w:val="both"/>
        <w:rPr>
          <w:rFonts w:ascii="FreeSans" w:hAnsi="FreeSans" w:cs="FreeSans"/>
        </w:rPr>
      </w:pPr>
      <w:r w:rsidRPr="005F59DB">
        <w:rPr>
          <w:rFonts w:ascii="FreeSans" w:hAnsi="FreeSans" w:cs="FreeSans"/>
        </w:rPr>
        <w:t xml:space="preserve">La gara </w:t>
      </w:r>
      <w:r w:rsidR="004F3D43">
        <w:rPr>
          <w:rFonts w:ascii="FreeSans" w:hAnsi="FreeSans" w:cs="FreeSans"/>
        </w:rPr>
        <w:t xml:space="preserve">successiva </w:t>
      </w:r>
      <w:r w:rsidRPr="005F59DB">
        <w:rPr>
          <w:rFonts w:ascii="FreeSans" w:hAnsi="FreeSans" w:cs="FreeSans"/>
        </w:rPr>
        <w:t>verrà espletata mediante procedura negoziata ai sensi dell’art. 36, comma 2, lett. b) del D. Lgs. 50/2016), con criterio dell’offerta economicamente più vantaggiosa, ai sensi dell’art. 95, comma 3, lett. a), del D. Lgs. 50/2016.</w:t>
      </w:r>
    </w:p>
    <w:p w:rsidR="00847536" w:rsidRPr="005F59DB" w:rsidRDefault="00847536" w:rsidP="00E7286A">
      <w:pPr>
        <w:pStyle w:val="Nessunaspaziatura"/>
        <w:jc w:val="both"/>
        <w:rPr>
          <w:rFonts w:ascii="FreeSans" w:hAnsi="FreeSans" w:cs="FreeSans"/>
        </w:rPr>
      </w:pPr>
    </w:p>
    <w:p w:rsidR="00847536" w:rsidRPr="005F59DB" w:rsidRDefault="00847536" w:rsidP="00E7286A">
      <w:pPr>
        <w:pStyle w:val="Nessunaspaziatura"/>
        <w:jc w:val="both"/>
        <w:rPr>
          <w:rFonts w:ascii="FreeSans" w:hAnsi="FreeSans" w:cs="FreeSans"/>
          <w:b/>
          <w:u w:val="single"/>
        </w:rPr>
      </w:pPr>
      <w:r w:rsidRPr="005F59DB">
        <w:rPr>
          <w:rFonts w:ascii="FreeSans" w:hAnsi="FreeSans" w:cs="FreeSans"/>
          <w:b/>
          <w:u w:val="single"/>
        </w:rPr>
        <w:t xml:space="preserve">8) TRATTAMENTO DEI DATI PERSONALI E ACCESSO AGLI ATTI </w:t>
      </w:r>
    </w:p>
    <w:p w:rsidR="00847536" w:rsidRPr="005F59DB" w:rsidRDefault="00847536" w:rsidP="00E7286A">
      <w:pPr>
        <w:pStyle w:val="Nessunaspaziatura"/>
        <w:jc w:val="both"/>
        <w:rPr>
          <w:rFonts w:ascii="FreeSans" w:hAnsi="FreeSans" w:cs="FreeSans"/>
          <w:b/>
          <w:u w:val="single"/>
        </w:rPr>
      </w:pPr>
    </w:p>
    <w:p w:rsidR="00847536" w:rsidRPr="005F59DB" w:rsidRDefault="00847536" w:rsidP="00E7286A">
      <w:pPr>
        <w:pStyle w:val="Nessunaspaziatura"/>
        <w:jc w:val="both"/>
        <w:rPr>
          <w:rFonts w:ascii="FreeSans" w:hAnsi="FreeSans" w:cs="FreeSans"/>
        </w:rPr>
      </w:pPr>
      <w:r w:rsidRPr="005F59DB">
        <w:rPr>
          <w:rFonts w:ascii="FreeSans" w:hAnsi="FreeSans" w:cs="FreeSans"/>
        </w:rPr>
        <w:t>Ai sensi del D.Lgs. n. 196/2003 ed ex art. 13 del Regolamento Europeo 2016/679, per il trattamento dei dati personali dei fornitori e s.m.i., si precisa che il trattamento dei dati personali sarà improntato a liceità e correttezza nella piena tutela dei diritti dei concorrenti e della loro riservatezza.</w:t>
      </w:r>
    </w:p>
    <w:p w:rsidR="00847536" w:rsidRPr="005F59DB" w:rsidRDefault="00847536" w:rsidP="00E7286A">
      <w:pPr>
        <w:pStyle w:val="Nessunaspaziatura"/>
        <w:jc w:val="both"/>
        <w:rPr>
          <w:rFonts w:ascii="FreeSans" w:hAnsi="FreeSans" w:cs="FreeSans"/>
        </w:rPr>
      </w:pPr>
      <w:r w:rsidRPr="005F59DB">
        <w:rPr>
          <w:rFonts w:ascii="FreeSans" w:hAnsi="FreeSans" w:cs="FreeSans"/>
        </w:rPr>
        <w:t>Il presente Avviso è pubblicato all’Albo Pretorio on-line, sul sito dell’istituzione scolastica.</w:t>
      </w:r>
    </w:p>
    <w:p w:rsidR="00847536" w:rsidRPr="005F59DB" w:rsidRDefault="00847536" w:rsidP="00E7286A">
      <w:pPr>
        <w:pStyle w:val="Nessunaspaziatura"/>
        <w:jc w:val="both"/>
        <w:rPr>
          <w:rFonts w:ascii="FreeSans" w:hAnsi="FreeSans" w:cs="FreeSans"/>
        </w:rPr>
      </w:pPr>
      <w:r w:rsidRPr="005F59DB">
        <w:rPr>
          <w:rFonts w:ascii="FreeSans" w:hAnsi="FreeSans" w:cs="FreeSans"/>
        </w:rPr>
        <w:t xml:space="preserve">L'Amministrazione si riserva di interrompere in qualsiasi momento, per ragioni di sua esclusiva competenza, il procedimento avviato, senza che i soggetti richiedenti possano vantare alcuna pretesa. </w:t>
      </w:r>
    </w:p>
    <w:p w:rsidR="00847536" w:rsidRDefault="00847536" w:rsidP="00E7286A">
      <w:pPr>
        <w:pStyle w:val="Nessunaspaziatura"/>
        <w:jc w:val="both"/>
        <w:rPr>
          <w:rFonts w:ascii="FreeSans" w:hAnsi="FreeSans" w:cs="FreeSans"/>
        </w:rPr>
      </w:pPr>
      <w:r w:rsidRPr="005F59DB">
        <w:rPr>
          <w:rFonts w:ascii="FreeSans" w:hAnsi="FreeSans" w:cs="FreeSans"/>
        </w:rPr>
        <w:t xml:space="preserve">Il Responsabile del Procedimento, ai sensi dell’art. 31 del D.Lgs. 50/2016 e s.m.i., è </w:t>
      </w:r>
      <w:r w:rsidR="00EB537D">
        <w:rPr>
          <w:rFonts w:ascii="FreeSans" w:hAnsi="FreeSans" w:cs="FreeSans"/>
        </w:rPr>
        <w:t>il Rag. Mario Freni.</w:t>
      </w:r>
    </w:p>
    <w:p w:rsidR="00B8669B" w:rsidRDefault="00B8669B" w:rsidP="00E7286A">
      <w:pPr>
        <w:pStyle w:val="Nessunaspaziatura"/>
        <w:jc w:val="both"/>
        <w:rPr>
          <w:rFonts w:ascii="FreeSans" w:hAnsi="FreeSans" w:cs="FreeSans"/>
        </w:rPr>
      </w:pPr>
    </w:p>
    <w:p w:rsidR="00B8669B" w:rsidRDefault="00B8669B" w:rsidP="00E7286A">
      <w:pPr>
        <w:pStyle w:val="Nessunaspaziatura"/>
        <w:jc w:val="both"/>
        <w:rPr>
          <w:rFonts w:ascii="FreeSans" w:hAnsi="FreeSans" w:cs="FreeSans"/>
        </w:rPr>
      </w:pPr>
    </w:p>
    <w:p w:rsidR="00B8669B" w:rsidRPr="005F59DB" w:rsidRDefault="00B8669B" w:rsidP="00E7286A">
      <w:pPr>
        <w:pStyle w:val="Nessunaspaziatura"/>
        <w:jc w:val="both"/>
        <w:rPr>
          <w:rFonts w:ascii="FreeSans" w:hAnsi="FreeSans" w:cs="FreeSans"/>
        </w:rPr>
      </w:pPr>
    </w:p>
    <w:p w:rsidR="00847536" w:rsidRPr="005F59DB" w:rsidRDefault="00847536" w:rsidP="00E7286A">
      <w:pPr>
        <w:pStyle w:val="Nessunaspaziatura"/>
        <w:jc w:val="right"/>
        <w:rPr>
          <w:rFonts w:ascii="FreeSans" w:hAnsi="FreeSans" w:cs="FreeSans"/>
        </w:rPr>
      </w:pPr>
      <w:r w:rsidRPr="005F59DB">
        <w:rPr>
          <w:rFonts w:ascii="FreeSans" w:hAnsi="FreeSans" w:cs="FreeSans"/>
        </w:rPr>
        <w:t>IL DIRIGENTE SCOLASTICO</w:t>
      </w:r>
      <w:r w:rsidRPr="005F59DB">
        <w:rPr>
          <w:rFonts w:ascii="FreeSans" w:hAnsi="FreeSans" w:cs="FreeSans"/>
        </w:rPr>
        <w:br/>
        <w:t>Paolo Cortese</w:t>
      </w:r>
    </w:p>
    <w:p w:rsidR="006B40AD" w:rsidRPr="005F59DB" w:rsidRDefault="006B40AD" w:rsidP="00E7286A">
      <w:pPr>
        <w:jc w:val="right"/>
        <w:rPr>
          <w:rFonts w:ascii="FreeSans" w:hAnsi="FreeSans" w:cs="FreeSans"/>
        </w:rPr>
      </w:pPr>
    </w:p>
    <w:p w:rsidR="00BA1E09" w:rsidRPr="005F59DB" w:rsidRDefault="00BA1E09" w:rsidP="00E7286A">
      <w:pPr>
        <w:jc w:val="both"/>
        <w:rPr>
          <w:rFonts w:ascii="FreeSans" w:hAnsi="FreeSans" w:cs="FreeSans"/>
        </w:rPr>
      </w:pPr>
    </w:p>
    <w:p w:rsidR="00BA1E09" w:rsidRPr="005F59DB" w:rsidRDefault="00BA1E09" w:rsidP="00E7286A">
      <w:pPr>
        <w:jc w:val="both"/>
        <w:rPr>
          <w:rFonts w:ascii="FreeSans" w:hAnsi="FreeSans" w:cs="FreeSans"/>
        </w:rPr>
      </w:pPr>
    </w:p>
    <w:p w:rsidR="00BA1E09" w:rsidRPr="005F59DB" w:rsidRDefault="00BA1E09" w:rsidP="00E7286A">
      <w:pPr>
        <w:jc w:val="both"/>
        <w:rPr>
          <w:rFonts w:ascii="FreeSans" w:hAnsi="FreeSans" w:cs="FreeSans"/>
        </w:rPr>
      </w:pPr>
    </w:p>
    <w:sectPr w:rsidR="00BA1E09" w:rsidRPr="005F59DB" w:rsidSect="00F518AE">
      <w:headerReference w:type="default" r:id="rId8"/>
      <w:footerReference w:type="default" r:id="rId9"/>
      <w:pgSz w:w="11906" w:h="16838" w:code="9"/>
      <w:pgMar w:top="1417" w:right="1134" w:bottom="1134" w:left="1134" w:header="0" w:footer="3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018" w:rsidRDefault="008C0018">
      <w:r>
        <w:separator/>
      </w:r>
    </w:p>
  </w:endnote>
  <w:endnote w:type="continuationSeparator" w:id="0">
    <w:p w:rsidR="008C0018" w:rsidRDefault="008C0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buntu">
    <w:altName w:val="Times New Roman"/>
    <w:charset w:val="01"/>
    <w:family w:val="auto"/>
    <w:pitch w:val="default"/>
  </w:font>
  <w:font w:name="Droid Sans Fallback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eSans">
    <w:altName w:val="Arial"/>
    <w:charset w:val="00"/>
    <w:family w:val="swiss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-MS">
    <w:altName w:val="Trebuchet M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AC7" w:rsidRDefault="00276AC7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F86716">
      <w:rPr>
        <w:noProof/>
      </w:rPr>
      <w:t>1</w:t>
    </w:r>
    <w:r>
      <w:fldChar w:fldCharType="end"/>
    </w:r>
  </w:p>
  <w:p w:rsidR="00A910E8" w:rsidRDefault="00F86716">
    <w:pPr>
      <w:pStyle w:val="Pidipagina"/>
    </w:pPr>
    <w:r>
      <w:rPr>
        <w:noProof/>
      </w:rPr>
      <w:drawing>
        <wp:inline distT="0" distB="0" distL="0" distR="0">
          <wp:extent cx="6118860" cy="853440"/>
          <wp:effectExtent l="0" t="0" r="0" b="3810"/>
          <wp:docPr id="2" name="Immagine 2" descr="Intestaz basso con cisco  e pon colori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ntestaz basso con cisco  e pon colori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853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018" w:rsidRDefault="008C0018">
      <w:r>
        <w:separator/>
      </w:r>
    </w:p>
  </w:footnote>
  <w:footnote w:type="continuationSeparator" w:id="0">
    <w:p w:rsidR="008C0018" w:rsidRDefault="008C00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536" w:rsidRDefault="00847536">
    <w:pPr>
      <w:pStyle w:val="Intestazione"/>
      <w:rPr>
        <w:noProof/>
      </w:rPr>
    </w:pPr>
  </w:p>
  <w:p w:rsidR="00C358D1" w:rsidRDefault="00F86716">
    <w:pPr>
      <w:pStyle w:val="Intestazione"/>
    </w:pPr>
    <w:r>
      <w:rPr>
        <w:noProof/>
      </w:rPr>
      <w:drawing>
        <wp:inline distT="0" distB="0" distL="0" distR="0">
          <wp:extent cx="6111240" cy="990600"/>
          <wp:effectExtent l="0" t="0" r="3810" b="0"/>
          <wp:docPr id="1" name="Immagine 1" descr="iti colo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ti colo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124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65779"/>
    <w:multiLevelType w:val="hybridMultilevel"/>
    <w:tmpl w:val="FFDE8D9C"/>
    <w:lvl w:ilvl="0" w:tplc="04100001">
      <w:start w:val="1"/>
      <w:numFmt w:val="bullet"/>
      <w:lvlText w:val=""/>
      <w:lvlJc w:val="left"/>
      <w:pPr>
        <w:ind w:left="786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Ubuntu" w:hAnsi="Ubuntu" w:cs="Ubuntu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Droid Sans Fallback" w:hAnsi="Droid Sans Fallback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Tahoma" w:hAnsi="Tahoma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Ubuntu" w:hAnsi="Ubuntu" w:cs="Ubuntu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Droid Sans Fallback" w:hAnsi="Droid Sans Fallback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Tahoma" w:hAnsi="Tahoma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Ubuntu" w:hAnsi="Ubuntu" w:cs="Ubuntu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Droid Sans Fallback" w:hAnsi="Droid Sans Fallback" w:hint="default"/>
      </w:rPr>
    </w:lvl>
  </w:abstractNum>
  <w:abstractNum w:abstractNumId="1" w15:restartNumberingAfterBreak="0">
    <w:nsid w:val="09552855"/>
    <w:multiLevelType w:val="hybridMultilevel"/>
    <w:tmpl w:val="FB3AA3DC"/>
    <w:lvl w:ilvl="0" w:tplc="0410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Ubuntu" w:hAnsi="Ubuntu" w:cs="Ubuntu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Droid Sans Fallback" w:hAnsi="Droid Sans Fallback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Tahoma" w:hAnsi="Tahoma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Ubuntu" w:hAnsi="Ubuntu" w:cs="Ubuntu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Droid Sans Fallback" w:hAnsi="Droid Sans Fallback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Tahoma" w:hAnsi="Tahoma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Ubuntu" w:hAnsi="Ubuntu" w:cs="Ubuntu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Droid Sans Fallback" w:hAnsi="Droid Sans Fallback" w:hint="default"/>
      </w:rPr>
    </w:lvl>
  </w:abstractNum>
  <w:abstractNum w:abstractNumId="2" w15:restartNumberingAfterBreak="0">
    <w:nsid w:val="17752305"/>
    <w:multiLevelType w:val="hybridMultilevel"/>
    <w:tmpl w:val="D6980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33BA4"/>
    <w:multiLevelType w:val="hybridMultilevel"/>
    <w:tmpl w:val="6DAA702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Ubuntu" w:hAnsi="Ubuntu" w:cs="Ubuntu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Droid Sans Fallback" w:hAnsi="Droid Sans Fallback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Ubuntu" w:hAnsi="Ubuntu" w:cs="Ubuntu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Droid Sans Fallback" w:hAnsi="Droid Sans Fallback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Ubuntu" w:hAnsi="Ubuntu" w:cs="Ubuntu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Droid Sans Fallback" w:hAnsi="Droid Sans Fallback" w:hint="default"/>
      </w:rPr>
    </w:lvl>
  </w:abstractNum>
  <w:abstractNum w:abstractNumId="4" w15:restartNumberingAfterBreak="0">
    <w:nsid w:val="2D3F153E"/>
    <w:multiLevelType w:val="hybridMultilevel"/>
    <w:tmpl w:val="227EBCA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Ubuntu" w:hAnsi="Ubuntu" w:cs="Ubuntu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Droid Sans Fallback" w:hAnsi="Droid Sans Fallback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Ubuntu" w:hAnsi="Ubuntu" w:cs="Ubuntu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Droid Sans Fallback" w:hAnsi="Droid Sans Fallback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Ubuntu" w:hAnsi="Ubuntu" w:cs="Ubuntu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Droid Sans Fallback" w:hAnsi="Droid Sans Fallback" w:hint="default"/>
      </w:rPr>
    </w:lvl>
  </w:abstractNum>
  <w:abstractNum w:abstractNumId="5" w15:restartNumberingAfterBreak="0">
    <w:nsid w:val="36192E97"/>
    <w:multiLevelType w:val="hybridMultilevel"/>
    <w:tmpl w:val="29B8F6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Ubuntu" w:hAnsi="Ubuntu" w:cs="Ubuntu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Droid Sans Fallback" w:hAnsi="Droid Sans Fallback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Tahoma" w:hAnsi="Tahoma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Ubuntu" w:hAnsi="Ubuntu" w:cs="Ubuntu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Droid Sans Fallback" w:hAnsi="Droid Sans Fallback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Ubuntu" w:hAnsi="Ubuntu" w:cs="Ubuntu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Droid Sans Fallback" w:hAnsi="Droid Sans Fallback" w:hint="default"/>
      </w:rPr>
    </w:lvl>
  </w:abstractNum>
  <w:abstractNum w:abstractNumId="6" w15:restartNumberingAfterBreak="0">
    <w:nsid w:val="38E60A21"/>
    <w:multiLevelType w:val="hybridMultilevel"/>
    <w:tmpl w:val="599E568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Ubuntu" w:hAnsi="Ubuntu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Droid Sans Fallback" w:hAnsi="Droid Sans Fallback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Ubuntu" w:hAnsi="Ubuntu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Droid Sans Fallback" w:hAnsi="Droid Sans Fallback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Ubuntu" w:hAnsi="Ubuntu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Droid Sans Fallback" w:hAnsi="Droid Sans Fallback" w:hint="default"/>
      </w:rPr>
    </w:lvl>
  </w:abstractNum>
  <w:abstractNum w:abstractNumId="7" w15:restartNumberingAfterBreak="0">
    <w:nsid w:val="40E728A9"/>
    <w:multiLevelType w:val="hybridMultilevel"/>
    <w:tmpl w:val="B4688FB4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Droid Sans Fallback" w:hAnsi="Droid Sans Fallback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Ubuntu" w:hAnsi="Ubuntu" w:cs="Ubuntu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Droid Sans Fallback" w:hAnsi="Droid Sans Fallback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Tahoma" w:hAnsi="Tahoma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Ubuntu" w:hAnsi="Ubuntu" w:cs="Ubuntu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Droid Sans Fallback" w:hAnsi="Droid Sans Fallback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Tahoma" w:hAnsi="Tahoma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Ubuntu" w:hAnsi="Ubuntu" w:cs="Ubuntu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Droid Sans Fallback" w:hAnsi="Droid Sans Fallback" w:hint="default"/>
      </w:rPr>
    </w:lvl>
  </w:abstractNum>
  <w:abstractNum w:abstractNumId="8" w15:restartNumberingAfterBreak="0">
    <w:nsid w:val="5E19394A"/>
    <w:multiLevelType w:val="hybridMultilevel"/>
    <w:tmpl w:val="0D1678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Ubuntu" w:hAnsi="Ubuntu" w:cs="Ubuntu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Droid Sans Fallback" w:hAnsi="Droid Sans Fallback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Tahoma" w:hAnsi="Tahoma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Ubuntu" w:hAnsi="Ubuntu" w:cs="Ubuntu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Droid Sans Fallback" w:hAnsi="Droid Sans Fallback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Ubuntu" w:hAnsi="Ubuntu" w:cs="Ubuntu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Droid Sans Fallback" w:hAnsi="Droid Sans Fallback" w:hint="default"/>
      </w:rPr>
    </w:lvl>
  </w:abstractNum>
  <w:abstractNum w:abstractNumId="9" w15:restartNumberingAfterBreak="0">
    <w:nsid w:val="616472EB"/>
    <w:multiLevelType w:val="hybridMultilevel"/>
    <w:tmpl w:val="FEEE7EA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5F337B"/>
    <w:multiLevelType w:val="hybridMultilevel"/>
    <w:tmpl w:val="A094CBA6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Ubuntu" w:hAnsi="Ubuntu" w:cs="Ubuntu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Droid Sans Fallback" w:hAnsi="Droid Sans Fallback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Tahoma" w:hAnsi="Tahoma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Ubuntu" w:hAnsi="Ubuntu" w:cs="Ubuntu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Droid Sans Fallback" w:hAnsi="Droid Sans Fallback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Tahoma" w:hAnsi="Tahoma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Ubuntu" w:hAnsi="Ubuntu" w:cs="Ubuntu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Droid Sans Fallback" w:hAnsi="Droid Sans Fallback" w:hint="default"/>
      </w:rPr>
    </w:lvl>
  </w:abstractNum>
  <w:abstractNum w:abstractNumId="11" w15:restartNumberingAfterBreak="0">
    <w:nsid w:val="64A420F7"/>
    <w:multiLevelType w:val="hybridMultilevel"/>
    <w:tmpl w:val="B4BE7D7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4D4EF9"/>
    <w:multiLevelType w:val="hybridMultilevel"/>
    <w:tmpl w:val="EDDEDBD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Ubuntu" w:hAnsi="Ubuntu" w:cs="Ubuntu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Droid Sans Fallback" w:hAnsi="Droid Sans Fallback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Ubuntu" w:hAnsi="Ubuntu" w:cs="Ubuntu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Droid Sans Fallback" w:hAnsi="Droid Sans Fallback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Ubuntu" w:hAnsi="Ubuntu" w:cs="Ubuntu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Droid Sans Fallback" w:hAnsi="Droid Sans Fallback" w:hint="default"/>
      </w:rPr>
    </w:lvl>
  </w:abstractNum>
  <w:abstractNum w:abstractNumId="13" w15:restartNumberingAfterBreak="0">
    <w:nsid w:val="72574064"/>
    <w:multiLevelType w:val="hybridMultilevel"/>
    <w:tmpl w:val="02245E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Ubuntu" w:hAnsi="Ubuntu" w:cs="Ubuntu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Droid Sans Fallback" w:hAnsi="Droid Sans Fallback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Tahoma" w:hAnsi="Tahoma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Ubuntu" w:hAnsi="Ubuntu" w:cs="Ubuntu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Droid Sans Fallback" w:hAnsi="Droid Sans Fallback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Ubuntu" w:hAnsi="Ubuntu" w:cs="Ubuntu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Droid Sans Fallback" w:hAnsi="Droid Sans Fallback" w:hint="default"/>
      </w:rPr>
    </w:lvl>
  </w:abstractNum>
  <w:abstractNum w:abstractNumId="14" w15:restartNumberingAfterBreak="0">
    <w:nsid w:val="75725E27"/>
    <w:multiLevelType w:val="hybridMultilevel"/>
    <w:tmpl w:val="76A056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Ubuntu" w:hAnsi="Ubuntu" w:cs="Ubuntu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Droid Sans Fallback" w:hAnsi="Droid Sans Fallback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Tahoma" w:hAnsi="Tahoma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Ubuntu" w:hAnsi="Ubuntu" w:cs="Ubuntu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Droid Sans Fallback" w:hAnsi="Droid Sans Fallback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Ubuntu" w:hAnsi="Ubuntu" w:cs="Ubuntu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Droid Sans Fallback" w:hAnsi="Droid Sans Fallback" w:hint="default"/>
      </w:rPr>
    </w:lvl>
  </w:abstractNum>
  <w:abstractNum w:abstractNumId="15" w15:restartNumberingAfterBreak="0">
    <w:nsid w:val="78384746"/>
    <w:multiLevelType w:val="hybridMultilevel"/>
    <w:tmpl w:val="1396B3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1A0AED"/>
    <w:multiLevelType w:val="hybridMultilevel"/>
    <w:tmpl w:val="BB6A5B6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Ubuntu" w:hAnsi="Ubuntu" w:cs="Ubuntu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Droid Sans Fallback" w:hAnsi="Droid Sans Fallback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Tahoma" w:hAnsi="Tahoma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Ubuntu" w:hAnsi="Ubuntu" w:cs="Ubuntu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Droid Sans Fallback" w:hAnsi="Droid Sans Fallback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Ubuntu" w:hAnsi="Ubuntu" w:cs="Ubuntu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Droid Sans Fallback" w:hAnsi="Droid Sans Fallback" w:hint="default"/>
      </w:rPr>
    </w:lvl>
  </w:abstractNum>
  <w:num w:numId="1">
    <w:abstractNumId w:val="6"/>
  </w:num>
  <w:num w:numId="2">
    <w:abstractNumId w:val="12"/>
  </w:num>
  <w:num w:numId="3">
    <w:abstractNumId w:val="4"/>
  </w:num>
  <w:num w:numId="4">
    <w:abstractNumId w:val="3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7"/>
  </w:num>
  <w:num w:numId="11">
    <w:abstractNumId w:val="9"/>
  </w:num>
  <w:num w:numId="12">
    <w:abstractNumId w:val="11"/>
  </w:num>
  <w:num w:numId="13">
    <w:abstractNumId w:val="13"/>
  </w:num>
  <w:num w:numId="14">
    <w:abstractNumId w:val="2"/>
  </w:num>
  <w:num w:numId="15">
    <w:abstractNumId w:val="8"/>
  </w:num>
  <w:num w:numId="16">
    <w:abstractNumId w:val="14"/>
  </w:num>
  <w:num w:numId="17">
    <w:abstractNumId w:val="16"/>
  </w:num>
  <w:num w:numId="18">
    <w:abstractNumId w:val="5"/>
  </w:num>
  <w:num w:numId="19">
    <w:abstractNumId w:val="0"/>
  </w:num>
  <w:num w:numId="20">
    <w:abstractNumId w:val="15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dProtoc" w:val="AG/AG/5575/2013  "/>
    <w:docVar w:name="Data_fascicolo" w:val="19/11/2013"/>
    <w:docVar w:name="data_modifica" w:val="19/11/2013"/>
    <w:docVar w:name="descr_riferimento" w:val=" "/>
    <w:docVar w:name="Destinatario" w:val="Ai genitori degli alunni  "/>
    <w:docVar w:name="DestLoc" w:val=" "/>
    <w:docVar w:name="DestNome" w:val="Ai genitori degli alunni "/>
    <w:docVar w:name="DestVia" w:val=" "/>
    <w:docVar w:name="Gruppo" w:val="Didattica"/>
    <w:docVar w:name="id_riferimento" w:val=" "/>
    <w:docVar w:name="Nome" w:val="B/1/f  ALUNNI-rapporti scuola"/>
    <w:docVar w:name="Oggetto" w:val="Comunicazione scuola famiglia on-line - credenziali riservate"/>
    <w:docVar w:name="rif_Storico" w:val="102508"/>
    <w:docVar w:name="utente" w:val="Antonella Giubergia"/>
  </w:docVars>
  <w:rsids>
    <w:rsidRoot w:val="002724ED"/>
    <w:rsid w:val="00001256"/>
    <w:rsid w:val="000012B0"/>
    <w:rsid w:val="000062B1"/>
    <w:rsid w:val="00006FB6"/>
    <w:rsid w:val="00007566"/>
    <w:rsid w:val="0001031B"/>
    <w:rsid w:val="0001161E"/>
    <w:rsid w:val="0001342A"/>
    <w:rsid w:val="000169DE"/>
    <w:rsid w:val="00020220"/>
    <w:rsid w:val="00020A97"/>
    <w:rsid w:val="00022A98"/>
    <w:rsid w:val="00022BE1"/>
    <w:rsid w:val="00023A6C"/>
    <w:rsid w:val="0002462B"/>
    <w:rsid w:val="00024D66"/>
    <w:rsid w:val="00025036"/>
    <w:rsid w:val="000316CE"/>
    <w:rsid w:val="0003506A"/>
    <w:rsid w:val="00036F30"/>
    <w:rsid w:val="000403DE"/>
    <w:rsid w:val="00041D23"/>
    <w:rsid w:val="00041F44"/>
    <w:rsid w:val="00042F15"/>
    <w:rsid w:val="0004415A"/>
    <w:rsid w:val="00046067"/>
    <w:rsid w:val="0005097E"/>
    <w:rsid w:val="00051B0F"/>
    <w:rsid w:val="000558DF"/>
    <w:rsid w:val="00056A44"/>
    <w:rsid w:val="00060558"/>
    <w:rsid w:val="0006061F"/>
    <w:rsid w:val="00061C92"/>
    <w:rsid w:val="000663BA"/>
    <w:rsid w:val="00066DCD"/>
    <w:rsid w:val="00067413"/>
    <w:rsid w:val="00067913"/>
    <w:rsid w:val="00067E69"/>
    <w:rsid w:val="00071204"/>
    <w:rsid w:val="00073D4D"/>
    <w:rsid w:val="0007470A"/>
    <w:rsid w:val="00076E68"/>
    <w:rsid w:val="00081437"/>
    <w:rsid w:val="0008252B"/>
    <w:rsid w:val="00084A15"/>
    <w:rsid w:val="00084E5D"/>
    <w:rsid w:val="00084EAA"/>
    <w:rsid w:val="00084FA0"/>
    <w:rsid w:val="000904B6"/>
    <w:rsid w:val="000914AB"/>
    <w:rsid w:val="00091970"/>
    <w:rsid w:val="00091C9B"/>
    <w:rsid w:val="000927BB"/>
    <w:rsid w:val="00093958"/>
    <w:rsid w:val="00095FD4"/>
    <w:rsid w:val="00096194"/>
    <w:rsid w:val="00096F5F"/>
    <w:rsid w:val="000973DA"/>
    <w:rsid w:val="000976C1"/>
    <w:rsid w:val="000A1ACA"/>
    <w:rsid w:val="000A22A2"/>
    <w:rsid w:val="000A4741"/>
    <w:rsid w:val="000A539A"/>
    <w:rsid w:val="000A60CC"/>
    <w:rsid w:val="000A6BA1"/>
    <w:rsid w:val="000B01D4"/>
    <w:rsid w:val="000B1268"/>
    <w:rsid w:val="000B1E0F"/>
    <w:rsid w:val="000B1F3A"/>
    <w:rsid w:val="000B3A41"/>
    <w:rsid w:val="000C0460"/>
    <w:rsid w:val="000C0A66"/>
    <w:rsid w:val="000C2583"/>
    <w:rsid w:val="000C2757"/>
    <w:rsid w:val="000C3FBC"/>
    <w:rsid w:val="000D0254"/>
    <w:rsid w:val="000D0417"/>
    <w:rsid w:val="000D0727"/>
    <w:rsid w:val="000D0A05"/>
    <w:rsid w:val="000D0CE4"/>
    <w:rsid w:val="000D16B3"/>
    <w:rsid w:val="000D2224"/>
    <w:rsid w:val="000D3CF9"/>
    <w:rsid w:val="000D4438"/>
    <w:rsid w:val="000D4782"/>
    <w:rsid w:val="000D49C1"/>
    <w:rsid w:val="000D4C43"/>
    <w:rsid w:val="000D57BB"/>
    <w:rsid w:val="000D6789"/>
    <w:rsid w:val="000D6B20"/>
    <w:rsid w:val="000E06B3"/>
    <w:rsid w:val="000E10CE"/>
    <w:rsid w:val="000E13F0"/>
    <w:rsid w:val="000E1ADE"/>
    <w:rsid w:val="000E42F1"/>
    <w:rsid w:val="000E4A39"/>
    <w:rsid w:val="000E5AF8"/>
    <w:rsid w:val="000E6427"/>
    <w:rsid w:val="000F092E"/>
    <w:rsid w:val="000F3359"/>
    <w:rsid w:val="000F471C"/>
    <w:rsid w:val="000F48FA"/>
    <w:rsid w:val="000F4FDB"/>
    <w:rsid w:val="000F617E"/>
    <w:rsid w:val="00100F59"/>
    <w:rsid w:val="00101E46"/>
    <w:rsid w:val="00102BAE"/>
    <w:rsid w:val="00103E8D"/>
    <w:rsid w:val="00104C70"/>
    <w:rsid w:val="00106535"/>
    <w:rsid w:val="00106C73"/>
    <w:rsid w:val="00111C13"/>
    <w:rsid w:val="001164BE"/>
    <w:rsid w:val="0011736F"/>
    <w:rsid w:val="001223B1"/>
    <w:rsid w:val="00122C4A"/>
    <w:rsid w:val="001242F7"/>
    <w:rsid w:val="001244F4"/>
    <w:rsid w:val="00125BB9"/>
    <w:rsid w:val="001279DE"/>
    <w:rsid w:val="00130894"/>
    <w:rsid w:val="00133139"/>
    <w:rsid w:val="001340D0"/>
    <w:rsid w:val="00140CEB"/>
    <w:rsid w:val="00140E20"/>
    <w:rsid w:val="001459DC"/>
    <w:rsid w:val="00147D16"/>
    <w:rsid w:val="00150282"/>
    <w:rsid w:val="00150E79"/>
    <w:rsid w:val="001518BF"/>
    <w:rsid w:val="001525E9"/>
    <w:rsid w:val="00152820"/>
    <w:rsid w:val="00156956"/>
    <w:rsid w:val="0016041D"/>
    <w:rsid w:val="00162DC9"/>
    <w:rsid w:val="00163E8B"/>
    <w:rsid w:val="00165EAE"/>
    <w:rsid w:val="001670FB"/>
    <w:rsid w:val="00173A9B"/>
    <w:rsid w:val="001742D9"/>
    <w:rsid w:val="001757AE"/>
    <w:rsid w:val="001767FA"/>
    <w:rsid w:val="00176CB8"/>
    <w:rsid w:val="00180E2F"/>
    <w:rsid w:val="001842B3"/>
    <w:rsid w:val="00185A97"/>
    <w:rsid w:val="00186B77"/>
    <w:rsid w:val="001874C3"/>
    <w:rsid w:val="00190B9B"/>
    <w:rsid w:val="00191F6B"/>
    <w:rsid w:val="00192355"/>
    <w:rsid w:val="001929B5"/>
    <w:rsid w:val="001942CB"/>
    <w:rsid w:val="00197E33"/>
    <w:rsid w:val="001A0930"/>
    <w:rsid w:val="001A0D60"/>
    <w:rsid w:val="001A1B40"/>
    <w:rsid w:val="001A31EF"/>
    <w:rsid w:val="001A541A"/>
    <w:rsid w:val="001A6164"/>
    <w:rsid w:val="001A6342"/>
    <w:rsid w:val="001A64C1"/>
    <w:rsid w:val="001A6E1F"/>
    <w:rsid w:val="001A70E8"/>
    <w:rsid w:val="001B16AC"/>
    <w:rsid w:val="001B2875"/>
    <w:rsid w:val="001B29CD"/>
    <w:rsid w:val="001B45FC"/>
    <w:rsid w:val="001B5D88"/>
    <w:rsid w:val="001B7B46"/>
    <w:rsid w:val="001B7F4F"/>
    <w:rsid w:val="001C0C1A"/>
    <w:rsid w:val="001C1D61"/>
    <w:rsid w:val="001C2120"/>
    <w:rsid w:val="001C3223"/>
    <w:rsid w:val="001C4AA5"/>
    <w:rsid w:val="001C7C11"/>
    <w:rsid w:val="001D0CFC"/>
    <w:rsid w:val="001D2412"/>
    <w:rsid w:val="001D3D2C"/>
    <w:rsid w:val="001D3FA1"/>
    <w:rsid w:val="001D522F"/>
    <w:rsid w:val="001D7B74"/>
    <w:rsid w:val="001E0AEE"/>
    <w:rsid w:val="001E1E3C"/>
    <w:rsid w:val="001E2CA0"/>
    <w:rsid w:val="001E303A"/>
    <w:rsid w:val="001E6398"/>
    <w:rsid w:val="001F4B3B"/>
    <w:rsid w:val="001F70A7"/>
    <w:rsid w:val="001F7A17"/>
    <w:rsid w:val="00201472"/>
    <w:rsid w:val="00201FAF"/>
    <w:rsid w:val="00205A9F"/>
    <w:rsid w:val="00205BA0"/>
    <w:rsid w:val="00206D0E"/>
    <w:rsid w:val="0021250C"/>
    <w:rsid w:val="00212713"/>
    <w:rsid w:val="00212E1A"/>
    <w:rsid w:val="0021471C"/>
    <w:rsid w:val="00215DDA"/>
    <w:rsid w:val="002173CF"/>
    <w:rsid w:val="002176E5"/>
    <w:rsid w:val="00222D53"/>
    <w:rsid w:val="00226A61"/>
    <w:rsid w:val="0022727B"/>
    <w:rsid w:val="0023059E"/>
    <w:rsid w:val="002336CD"/>
    <w:rsid w:val="00234845"/>
    <w:rsid w:val="002354BA"/>
    <w:rsid w:val="00236ED9"/>
    <w:rsid w:val="00240818"/>
    <w:rsid w:val="00243A57"/>
    <w:rsid w:val="00244B34"/>
    <w:rsid w:val="002461A9"/>
    <w:rsid w:val="002471CA"/>
    <w:rsid w:val="00247CFA"/>
    <w:rsid w:val="002504C7"/>
    <w:rsid w:val="00250592"/>
    <w:rsid w:val="00250DE5"/>
    <w:rsid w:val="00252F2B"/>
    <w:rsid w:val="00254337"/>
    <w:rsid w:val="0025461F"/>
    <w:rsid w:val="00256F0A"/>
    <w:rsid w:val="0026086D"/>
    <w:rsid w:val="00260934"/>
    <w:rsid w:val="002613C5"/>
    <w:rsid w:val="00264CFA"/>
    <w:rsid w:val="002670A9"/>
    <w:rsid w:val="0026714A"/>
    <w:rsid w:val="00270CDD"/>
    <w:rsid w:val="00270DFA"/>
    <w:rsid w:val="002724ED"/>
    <w:rsid w:val="002725AB"/>
    <w:rsid w:val="00273DF3"/>
    <w:rsid w:val="00273E81"/>
    <w:rsid w:val="0027508B"/>
    <w:rsid w:val="00276299"/>
    <w:rsid w:val="00276817"/>
    <w:rsid w:val="00276AC7"/>
    <w:rsid w:val="002801D7"/>
    <w:rsid w:val="0028270A"/>
    <w:rsid w:val="002827BF"/>
    <w:rsid w:val="002857F8"/>
    <w:rsid w:val="00286CFE"/>
    <w:rsid w:val="00290148"/>
    <w:rsid w:val="0029167F"/>
    <w:rsid w:val="00291E82"/>
    <w:rsid w:val="00293AAE"/>
    <w:rsid w:val="00294B4C"/>
    <w:rsid w:val="00295D3D"/>
    <w:rsid w:val="00296073"/>
    <w:rsid w:val="00297275"/>
    <w:rsid w:val="00297B73"/>
    <w:rsid w:val="002A018F"/>
    <w:rsid w:val="002A0B28"/>
    <w:rsid w:val="002A39DD"/>
    <w:rsid w:val="002A49CE"/>
    <w:rsid w:val="002A4E67"/>
    <w:rsid w:val="002A6756"/>
    <w:rsid w:val="002B45FB"/>
    <w:rsid w:val="002C0197"/>
    <w:rsid w:val="002C0373"/>
    <w:rsid w:val="002C13CF"/>
    <w:rsid w:val="002C1D85"/>
    <w:rsid w:val="002C2556"/>
    <w:rsid w:val="002C2DAA"/>
    <w:rsid w:val="002C3EE0"/>
    <w:rsid w:val="002C61B5"/>
    <w:rsid w:val="002C6394"/>
    <w:rsid w:val="002D0E04"/>
    <w:rsid w:val="002D1BFD"/>
    <w:rsid w:val="002D20B6"/>
    <w:rsid w:val="002D31C6"/>
    <w:rsid w:val="002D5D87"/>
    <w:rsid w:val="002D667C"/>
    <w:rsid w:val="002D713D"/>
    <w:rsid w:val="002D7B2E"/>
    <w:rsid w:val="002E09C1"/>
    <w:rsid w:val="002E32D6"/>
    <w:rsid w:val="002E3349"/>
    <w:rsid w:val="002F1124"/>
    <w:rsid w:val="002F12B7"/>
    <w:rsid w:val="002F14E0"/>
    <w:rsid w:val="002F1CB4"/>
    <w:rsid w:val="002F422C"/>
    <w:rsid w:val="002F620A"/>
    <w:rsid w:val="002F6A75"/>
    <w:rsid w:val="0030031E"/>
    <w:rsid w:val="00302BFC"/>
    <w:rsid w:val="00303418"/>
    <w:rsid w:val="003035EF"/>
    <w:rsid w:val="00306366"/>
    <w:rsid w:val="0030742D"/>
    <w:rsid w:val="00307E44"/>
    <w:rsid w:val="003128B2"/>
    <w:rsid w:val="00312C20"/>
    <w:rsid w:val="00312D1E"/>
    <w:rsid w:val="003137B3"/>
    <w:rsid w:val="00314624"/>
    <w:rsid w:val="0031694F"/>
    <w:rsid w:val="00316DA8"/>
    <w:rsid w:val="0032485E"/>
    <w:rsid w:val="00327692"/>
    <w:rsid w:val="00330358"/>
    <w:rsid w:val="003306CC"/>
    <w:rsid w:val="00330A51"/>
    <w:rsid w:val="003327EE"/>
    <w:rsid w:val="003357C2"/>
    <w:rsid w:val="00336F2E"/>
    <w:rsid w:val="00337689"/>
    <w:rsid w:val="003422BE"/>
    <w:rsid w:val="0034246E"/>
    <w:rsid w:val="0034249E"/>
    <w:rsid w:val="00342C60"/>
    <w:rsid w:val="00342D77"/>
    <w:rsid w:val="00345B90"/>
    <w:rsid w:val="0035034D"/>
    <w:rsid w:val="003503D9"/>
    <w:rsid w:val="0035548E"/>
    <w:rsid w:val="00356D59"/>
    <w:rsid w:val="00357020"/>
    <w:rsid w:val="003573AB"/>
    <w:rsid w:val="00360676"/>
    <w:rsid w:val="003606BA"/>
    <w:rsid w:val="00363D1E"/>
    <w:rsid w:val="00370AB9"/>
    <w:rsid w:val="0037606E"/>
    <w:rsid w:val="003767C9"/>
    <w:rsid w:val="00377F44"/>
    <w:rsid w:val="00383E75"/>
    <w:rsid w:val="0038407E"/>
    <w:rsid w:val="0038670D"/>
    <w:rsid w:val="00386E02"/>
    <w:rsid w:val="0038776D"/>
    <w:rsid w:val="00387ABF"/>
    <w:rsid w:val="00390C03"/>
    <w:rsid w:val="00390F41"/>
    <w:rsid w:val="003930D5"/>
    <w:rsid w:val="003932DE"/>
    <w:rsid w:val="003946AF"/>
    <w:rsid w:val="003A0EC1"/>
    <w:rsid w:val="003A19F1"/>
    <w:rsid w:val="003A3544"/>
    <w:rsid w:val="003A4AC7"/>
    <w:rsid w:val="003B0803"/>
    <w:rsid w:val="003B0DD9"/>
    <w:rsid w:val="003B204C"/>
    <w:rsid w:val="003B2CD1"/>
    <w:rsid w:val="003B56E7"/>
    <w:rsid w:val="003B74B6"/>
    <w:rsid w:val="003B7A5B"/>
    <w:rsid w:val="003C2984"/>
    <w:rsid w:val="003C392A"/>
    <w:rsid w:val="003C43B2"/>
    <w:rsid w:val="003C5234"/>
    <w:rsid w:val="003C6AC7"/>
    <w:rsid w:val="003C7B42"/>
    <w:rsid w:val="003D16FD"/>
    <w:rsid w:val="003D1BA9"/>
    <w:rsid w:val="003D2B3A"/>
    <w:rsid w:val="003D349F"/>
    <w:rsid w:val="003D4298"/>
    <w:rsid w:val="003D4C01"/>
    <w:rsid w:val="003D54E7"/>
    <w:rsid w:val="003D73F0"/>
    <w:rsid w:val="003E0670"/>
    <w:rsid w:val="003E07D1"/>
    <w:rsid w:val="003E0873"/>
    <w:rsid w:val="003E21F6"/>
    <w:rsid w:val="003E30D5"/>
    <w:rsid w:val="003E3DD9"/>
    <w:rsid w:val="003E3E6C"/>
    <w:rsid w:val="003E50F0"/>
    <w:rsid w:val="003F25BE"/>
    <w:rsid w:val="003F2A94"/>
    <w:rsid w:val="003F3431"/>
    <w:rsid w:val="003F4CD6"/>
    <w:rsid w:val="003F5621"/>
    <w:rsid w:val="003F5F21"/>
    <w:rsid w:val="003F753F"/>
    <w:rsid w:val="00404C0B"/>
    <w:rsid w:val="004101C8"/>
    <w:rsid w:val="004107EE"/>
    <w:rsid w:val="004129EE"/>
    <w:rsid w:val="00412AD3"/>
    <w:rsid w:val="0041333A"/>
    <w:rsid w:val="00414542"/>
    <w:rsid w:val="004161FE"/>
    <w:rsid w:val="0041780B"/>
    <w:rsid w:val="0042153B"/>
    <w:rsid w:val="0042291E"/>
    <w:rsid w:val="004232DC"/>
    <w:rsid w:val="00424D4E"/>
    <w:rsid w:val="00425393"/>
    <w:rsid w:val="00425F82"/>
    <w:rsid w:val="004305F9"/>
    <w:rsid w:val="0043101A"/>
    <w:rsid w:val="004312E2"/>
    <w:rsid w:val="00431831"/>
    <w:rsid w:val="004318ED"/>
    <w:rsid w:val="004326BF"/>
    <w:rsid w:val="004327A7"/>
    <w:rsid w:val="00432FFF"/>
    <w:rsid w:val="004346A9"/>
    <w:rsid w:val="00434736"/>
    <w:rsid w:val="0043520B"/>
    <w:rsid w:val="004355E4"/>
    <w:rsid w:val="0043637C"/>
    <w:rsid w:val="00436B6A"/>
    <w:rsid w:val="00437AC8"/>
    <w:rsid w:val="0044156B"/>
    <w:rsid w:val="00442025"/>
    <w:rsid w:val="00442061"/>
    <w:rsid w:val="0044248E"/>
    <w:rsid w:val="00443603"/>
    <w:rsid w:val="00443BCA"/>
    <w:rsid w:val="00445BDB"/>
    <w:rsid w:val="0045063D"/>
    <w:rsid w:val="00453475"/>
    <w:rsid w:val="0045439E"/>
    <w:rsid w:val="00454A03"/>
    <w:rsid w:val="00454D52"/>
    <w:rsid w:val="00455C58"/>
    <w:rsid w:val="00455DED"/>
    <w:rsid w:val="00456805"/>
    <w:rsid w:val="0045738A"/>
    <w:rsid w:val="00460DB2"/>
    <w:rsid w:val="00462C34"/>
    <w:rsid w:val="004655A7"/>
    <w:rsid w:val="00465D52"/>
    <w:rsid w:val="0046765D"/>
    <w:rsid w:val="004702EA"/>
    <w:rsid w:val="00470482"/>
    <w:rsid w:val="00470585"/>
    <w:rsid w:val="004731EF"/>
    <w:rsid w:val="00474A2C"/>
    <w:rsid w:val="00474AEC"/>
    <w:rsid w:val="004755DE"/>
    <w:rsid w:val="00475E92"/>
    <w:rsid w:val="00477000"/>
    <w:rsid w:val="00477CAA"/>
    <w:rsid w:val="0048009B"/>
    <w:rsid w:val="00480BE3"/>
    <w:rsid w:val="00481CDC"/>
    <w:rsid w:val="00482FBD"/>
    <w:rsid w:val="00483845"/>
    <w:rsid w:val="00483A35"/>
    <w:rsid w:val="004843D0"/>
    <w:rsid w:val="0048495C"/>
    <w:rsid w:val="004851A1"/>
    <w:rsid w:val="00485375"/>
    <w:rsid w:val="00487CD9"/>
    <w:rsid w:val="00490D9C"/>
    <w:rsid w:val="00491DD1"/>
    <w:rsid w:val="004920BE"/>
    <w:rsid w:val="00493C79"/>
    <w:rsid w:val="004A334C"/>
    <w:rsid w:val="004A54B9"/>
    <w:rsid w:val="004B0C99"/>
    <w:rsid w:val="004B294F"/>
    <w:rsid w:val="004B3B99"/>
    <w:rsid w:val="004B5C26"/>
    <w:rsid w:val="004C1D78"/>
    <w:rsid w:val="004C3A53"/>
    <w:rsid w:val="004C5997"/>
    <w:rsid w:val="004C6A2E"/>
    <w:rsid w:val="004D44A6"/>
    <w:rsid w:val="004D74C9"/>
    <w:rsid w:val="004D7A0F"/>
    <w:rsid w:val="004D7C74"/>
    <w:rsid w:val="004E39BB"/>
    <w:rsid w:val="004E48B3"/>
    <w:rsid w:val="004E605C"/>
    <w:rsid w:val="004E717E"/>
    <w:rsid w:val="004F0CF5"/>
    <w:rsid w:val="004F1DA1"/>
    <w:rsid w:val="004F20BE"/>
    <w:rsid w:val="004F23C7"/>
    <w:rsid w:val="004F27A5"/>
    <w:rsid w:val="004F3D43"/>
    <w:rsid w:val="004F3F99"/>
    <w:rsid w:val="004F4736"/>
    <w:rsid w:val="004F7031"/>
    <w:rsid w:val="004F7260"/>
    <w:rsid w:val="004F76BE"/>
    <w:rsid w:val="0050129F"/>
    <w:rsid w:val="00502DC0"/>
    <w:rsid w:val="005036FE"/>
    <w:rsid w:val="005045D1"/>
    <w:rsid w:val="00504F18"/>
    <w:rsid w:val="005051D9"/>
    <w:rsid w:val="00506390"/>
    <w:rsid w:val="00507B6E"/>
    <w:rsid w:val="00507F04"/>
    <w:rsid w:val="005128D5"/>
    <w:rsid w:val="005138DA"/>
    <w:rsid w:val="005144C0"/>
    <w:rsid w:val="005176F9"/>
    <w:rsid w:val="00521968"/>
    <w:rsid w:val="00522824"/>
    <w:rsid w:val="0052570E"/>
    <w:rsid w:val="005258E2"/>
    <w:rsid w:val="00527907"/>
    <w:rsid w:val="0053131D"/>
    <w:rsid w:val="00532E4B"/>
    <w:rsid w:val="005347AB"/>
    <w:rsid w:val="005347CA"/>
    <w:rsid w:val="00534AE2"/>
    <w:rsid w:val="00535252"/>
    <w:rsid w:val="0053559F"/>
    <w:rsid w:val="00536901"/>
    <w:rsid w:val="00536B0D"/>
    <w:rsid w:val="005410BB"/>
    <w:rsid w:val="00541D30"/>
    <w:rsid w:val="00543611"/>
    <w:rsid w:val="00543723"/>
    <w:rsid w:val="00544499"/>
    <w:rsid w:val="005449BF"/>
    <w:rsid w:val="00545EB6"/>
    <w:rsid w:val="00546B35"/>
    <w:rsid w:val="00547264"/>
    <w:rsid w:val="0055177B"/>
    <w:rsid w:val="00552D54"/>
    <w:rsid w:val="00553658"/>
    <w:rsid w:val="0055575D"/>
    <w:rsid w:val="00556773"/>
    <w:rsid w:val="00562A36"/>
    <w:rsid w:val="005635B7"/>
    <w:rsid w:val="00564565"/>
    <w:rsid w:val="00566134"/>
    <w:rsid w:val="00566DF9"/>
    <w:rsid w:val="00571625"/>
    <w:rsid w:val="00571F65"/>
    <w:rsid w:val="00571FE8"/>
    <w:rsid w:val="00571FF6"/>
    <w:rsid w:val="005726D6"/>
    <w:rsid w:val="00574DF0"/>
    <w:rsid w:val="00576959"/>
    <w:rsid w:val="005801AC"/>
    <w:rsid w:val="00580DC5"/>
    <w:rsid w:val="005831FE"/>
    <w:rsid w:val="00583780"/>
    <w:rsid w:val="00584845"/>
    <w:rsid w:val="00585BCE"/>
    <w:rsid w:val="005904E6"/>
    <w:rsid w:val="005915AE"/>
    <w:rsid w:val="005925A2"/>
    <w:rsid w:val="0059283A"/>
    <w:rsid w:val="00592F89"/>
    <w:rsid w:val="00597094"/>
    <w:rsid w:val="005972BB"/>
    <w:rsid w:val="005A1C70"/>
    <w:rsid w:val="005A2049"/>
    <w:rsid w:val="005A27DA"/>
    <w:rsid w:val="005A3C2F"/>
    <w:rsid w:val="005A5C41"/>
    <w:rsid w:val="005A68B5"/>
    <w:rsid w:val="005A6E25"/>
    <w:rsid w:val="005B03F7"/>
    <w:rsid w:val="005B0650"/>
    <w:rsid w:val="005B0B1E"/>
    <w:rsid w:val="005B0C9B"/>
    <w:rsid w:val="005B1613"/>
    <w:rsid w:val="005B4145"/>
    <w:rsid w:val="005B4283"/>
    <w:rsid w:val="005B492C"/>
    <w:rsid w:val="005B4AE8"/>
    <w:rsid w:val="005B72B5"/>
    <w:rsid w:val="005B7DA9"/>
    <w:rsid w:val="005C11B7"/>
    <w:rsid w:val="005C1BDD"/>
    <w:rsid w:val="005C2D1A"/>
    <w:rsid w:val="005C342F"/>
    <w:rsid w:val="005C37C7"/>
    <w:rsid w:val="005C7667"/>
    <w:rsid w:val="005D01DC"/>
    <w:rsid w:val="005D0995"/>
    <w:rsid w:val="005D1641"/>
    <w:rsid w:val="005D4524"/>
    <w:rsid w:val="005D5438"/>
    <w:rsid w:val="005E11E7"/>
    <w:rsid w:val="005E1D1D"/>
    <w:rsid w:val="005E1D71"/>
    <w:rsid w:val="005E3028"/>
    <w:rsid w:val="005E3E9C"/>
    <w:rsid w:val="005E5CC9"/>
    <w:rsid w:val="005F0685"/>
    <w:rsid w:val="005F0D93"/>
    <w:rsid w:val="005F117E"/>
    <w:rsid w:val="005F368D"/>
    <w:rsid w:val="005F47E2"/>
    <w:rsid w:val="005F59DB"/>
    <w:rsid w:val="005F6338"/>
    <w:rsid w:val="006000C1"/>
    <w:rsid w:val="00600696"/>
    <w:rsid w:val="006020C7"/>
    <w:rsid w:val="00602973"/>
    <w:rsid w:val="00602CFB"/>
    <w:rsid w:val="00605CBA"/>
    <w:rsid w:val="00605E50"/>
    <w:rsid w:val="00606D72"/>
    <w:rsid w:val="00607B1B"/>
    <w:rsid w:val="00611615"/>
    <w:rsid w:val="00611E67"/>
    <w:rsid w:val="00612936"/>
    <w:rsid w:val="006132FE"/>
    <w:rsid w:val="006133C6"/>
    <w:rsid w:val="00613F54"/>
    <w:rsid w:val="00614A87"/>
    <w:rsid w:val="00614D55"/>
    <w:rsid w:val="00615F19"/>
    <w:rsid w:val="00616C05"/>
    <w:rsid w:val="0062018D"/>
    <w:rsid w:val="00620B71"/>
    <w:rsid w:val="00621246"/>
    <w:rsid w:val="00621CA9"/>
    <w:rsid w:val="006236AB"/>
    <w:rsid w:val="00626E5A"/>
    <w:rsid w:val="006301CB"/>
    <w:rsid w:val="0063273D"/>
    <w:rsid w:val="006327C7"/>
    <w:rsid w:val="006348FA"/>
    <w:rsid w:val="0063530B"/>
    <w:rsid w:val="00636AD7"/>
    <w:rsid w:val="00640291"/>
    <w:rsid w:val="00641555"/>
    <w:rsid w:val="00642600"/>
    <w:rsid w:val="0064260E"/>
    <w:rsid w:val="006426D5"/>
    <w:rsid w:val="00644E54"/>
    <w:rsid w:val="00651425"/>
    <w:rsid w:val="00651CC1"/>
    <w:rsid w:val="00652145"/>
    <w:rsid w:val="00656F9E"/>
    <w:rsid w:val="00660A4A"/>
    <w:rsid w:val="00661764"/>
    <w:rsid w:val="0066204A"/>
    <w:rsid w:val="006631B0"/>
    <w:rsid w:val="006656C9"/>
    <w:rsid w:val="0067037F"/>
    <w:rsid w:val="00671E57"/>
    <w:rsid w:val="00673ECD"/>
    <w:rsid w:val="006742C5"/>
    <w:rsid w:val="00675F9D"/>
    <w:rsid w:val="00676578"/>
    <w:rsid w:val="006769E2"/>
    <w:rsid w:val="006774B1"/>
    <w:rsid w:val="00681933"/>
    <w:rsid w:val="00681D83"/>
    <w:rsid w:val="006827C6"/>
    <w:rsid w:val="00683CDC"/>
    <w:rsid w:val="006869D2"/>
    <w:rsid w:val="006879C1"/>
    <w:rsid w:val="00687F0B"/>
    <w:rsid w:val="0069214E"/>
    <w:rsid w:val="006927E5"/>
    <w:rsid w:val="00693F5D"/>
    <w:rsid w:val="00696774"/>
    <w:rsid w:val="006968AB"/>
    <w:rsid w:val="0069775B"/>
    <w:rsid w:val="00697D16"/>
    <w:rsid w:val="006A46F7"/>
    <w:rsid w:val="006A4733"/>
    <w:rsid w:val="006A4C67"/>
    <w:rsid w:val="006B40AD"/>
    <w:rsid w:val="006B61BC"/>
    <w:rsid w:val="006B6F3C"/>
    <w:rsid w:val="006C0152"/>
    <w:rsid w:val="006C0650"/>
    <w:rsid w:val="006C177A"/>
    <w:rsid w:val="006C2C20"/>
    <w:rsid w:val="006C55EB"/>
    <w:rsid w:val="006C587B"/>
    <w:rsid w:val="006C6DA5"/>
    <w:rsid w:val="006D3ACC"/>
    <w:rsid w:val="006D4304"/>
    <w:rsid w:val="006D5708"/>
    <w:rsid w:val="006D660D"/>
    <w:rsid w:val="006D77FF"/>
    <w:rsid w:val="006E27DD"/>
    <w:rsid w:val="006E3C3D"/>
    <w:rsid w:val="006E5EEC"/>
    <w:rsid w:val="006E61E4"/>
    <w:rsid w:val="006E6B9F"/>
    <w:rsid w:val="006E6D82"/>
    <w:rsid w:val="006F058F"/>
    <w:rsid w:val="006F0AEF"/>
    <w:rsid w:val="006F1B1D"/>
    <w:rsid w:val="006F1FEF"/>
    <w:rsid w:val="006F2837"/>
    <w:rsid w:val="006F3A0E"/>
    <w:rsid w:val="006F4372"/>
    <w:rsid w:val="006F4E7B"/>
    <w:rsid w:val="006F66E6"/>
    <w:rsid w:val="006F6C57"/>
    <w:rsid w:val="006F6F7F"/>
    <w:rsid w:val="007004CE"/>
    <w:rsid w:val="007006C3"/>
    <w:rsid w:val="00707079"/>
    <w:rsid w:val="00707C43"/>
    <w:rsid w:val="00711ADD"/>
    <w:rsid w:val="00711EF1"/>
    <w:rsid w:val="00712847"/>
    <w:rsid w:val="007134D4"/>
    <w:rsid w:val="00713F90"/>
    <w:rsid w:val="00714090"/>
    <w:rsid w:val="0071697E"/>
    <w:rsid w:val="00717899"/>
    <w:rsid w:val="00721311"/>
    <w:rsid w:val="007224CE"/>
    <w:rsid w:val="00725816"/>
    <w:rsid w:val="00725D88"/>
    <w:rsid w:val="007268DB"/>
    <w:rsid w:val="00731704"/>
    <w:rsid w:val="00734329"/>
    <w:rsid w:val="0073527B"/>
    <w:rsid w:val="0073781A"/>
    <w:rsid w:val="00740C00"/>
    <w:rsid w:val="00740DD4"/>
    <w:rsid w:val="00742860"/>
    <w:rsid w:val="00742A79"/>
    <w:rsid w:val="00742E9E"/>
    <w:rsid w:val="007438D3"/>
    <w:rsid w:val="00745E11"/>
    <w:rsid w:val="00745E9B"/>
    <w:rsid w:val="00747900"/>
    <w:rsid w:val="0075237E"/>
    <w:rsid w:val="00753A87"/>
    <w:rsid w:val="007552A4"/>
    <w:rsid w:val="007554AA"/>
    <w:rsid w:val="00755EF1"/>
    <w:rsid w:val="00760212"/>
    <w:rsid w:val="007621E8"/>
    <w:rsid w:val="00763045"/>
    <w:rsid w:val="00763C90"/>
    <w:rsid w:val="0076453A"/>
    <w:rsid w:val="00764CE2"/>
    <w:rsid w:val="00766EC4"/>
    <w:rsid w:val="0077407D"/>
    <w:rsid w:val="00775DEA"/>
    <w:rsid w:val="00776AD7"/>
    <w:rsid w:val="007771A1"/>
    <w:rsid w:val="0078000F"/>
    <w:rsid w:val="00780910"/>
    <w:rsid w:val="00784CBF"/>
    <w:rsid w:val="00785494"/>
    <w:rsid w:val="00786187"/>
    <w:rsid w:val="007871FB"/>
    <w:rsid w:val="007900B9"/>
    <w:rsid w:val="007900D1"/>
    <w:rsid w:val="00791FB8"/>
    <w:rsid w:val="00793559"/>
    <w:rsid w:val="00793C04"/>
    <w:rsid w:val="00793D76"/>
    <w:rsid w:val="0079566F"/>
    <w:rsid w:val="00797A19"/>
    <w:rsid w:val="007A2FB7"/>
    <w:rsid w:val="007A3192"/>
    <w:rsid w:val="007A7EBD"/>
    <w:rsid w:val="007B0479"/>
    <w:rsid w:val="007B0534"/>
    <w:rsid w:val="007B0B06"/>
    <w:rsid w:val="007B1D19"/>
    <w:rsid w:val="007B25BB"/>
    <w:rsid w:val="007B351F"/>
    <w:rsid w:val="007B384B"/>
    <w:rsid w:val="007B3A73"/>
    <w:rsid w:val="007B3EA4"/>
    <w:rsid w:val="007B5B74"/>
    <w:rsid w:val="007B7ED1"/>
    <w:rsid w:val="007B7F56"/>
    <w:rsid w:val="007C0E48"/>
    <w:rsid w:val="007C2D7B"/>
    <w:rsid w:val="007C3C4B"/>
    <w:rsid w:val="007C585D"/>
    <w:rsid w:val="007D2DC3"/>
    <w:rsid w:val="007D3C96"/>
    <w:rsid w:val="007D7048"/>
    <w:rsid w:val="007E0332"/>
    <w:rsid w:val="007E05FF"/>
    <w:rsid w:val="007E1831"/>
    <w:rsid w:val="007E345A"/>
    <w:rsid w:val="007E7C6E"/>
    <w:rsid w:val="007F0C09"/>
    <w:rsid w:val="007F54CA"/>
    <w:rsid w:val="007F5F1D"/>
    <w:rsid w:val="007F5F29"/>
    <w:rsid w:val="007F660D"/>
    <w:rsid w:val="007F7286"/>
    <w:rsid w:val="007F7E13"/>
    <w:rsid w:val="008028A1"/>
    <w:rsid w:val="00803880"/>
    <w:rsid w:val="00803DC9"/>
    <w:rsid w:val="008040D2"/>
    <w:rsid w:val="00804C83"/>
    <w:rsid w:val="008052A2"/>
    <w:rsid w:val="008052CF"/>
    <w:rsid w:val="0080648E"/>
    <w:rsid w:val="008066B6"/>
    <w:rsid w:val="008066BB"/>
    <w:rsid w:val="00806C22"/>
    <w:rsid w:val="00806D36"/>
    <w:rsid w:val="00807D27"/>
    <w:rsid w:val="00807E03"/>
    <w:rsid w:val="0081087A"/>
    <w:rsid w:val="00811FD1"/>
    <w:rsid w:val="00812304"/>
    <w:rsid w:val="008132EF"/>
    <w:rsid w:val="008175F1"/>
    <w:rsid w:val="00817C1D"/>
    <w:rsid w:val="00821075"/>
    <w:rsid w:val="0082152A"/>
    <w:rsid w:val="008226C0"/>
    <w:rsid w:val="00822B8D"/>
    <w:rsid w:val="00822BEB"/>
    <w:rsid w:val="0082443E"/>
    <w:rsid w:val="00824AB1"/>
    <w:rsid w:val="008250A9"/>
    <w:rsid w:val="00825623"/>
    <w:rsid w:val="008333E5"/>
    <w:rsid w:val="00833450"/>
    <w:rsid w:val="0083396F"/>
    <w:rsid w:val="00834DB7"/>
    <w:rsid w:val="00837D36"/>
    <w:rsid w:val="00841657"/>
    <w:rsid w:val="00841A8D"/>
    <w:rsid w:val="00842478"/>
    <w:rsid w:val="008434AB"/>
    <w:rsid w:val="00843DD0"/>
    <w:rsid w:val="00844E20"/>
    <w:rsid w:val="00844F32"/>
    <w:rsid w:val="00847536"/>
    <w:rsid w:val="008505F1"/>
    <w:rsid w:val="00851EE3"/>
    <w:rsid w:val="008525C3"/>
    <w:rsid w:val="0085367D"/>
    <w:rsid w:val="008558A0"/>
    <w:rsid w:val="00856281"/>
    <w:rsid w:val="00856DD2"/>
    <w:rsid w:val="008602B0"/>
    <w:rsid w:val="00860535"/>
    <w:rsid w:val="00861C1D"/>
    <w:rsid w:val="00862BD3"/>
    <w:rsid w:val="008632A2"/>
    <w:rsid w:val="00864598"/>
    <w:rsid w:val="0086710B"/>
    <w:rsid w:val="008678AE"/>
    <w:rsid w:val="00870173"/>
    <w:rsid w:val="00871ACA"/>
    <w:rsid w:val="00875FE8"/>
    <w:rsid w:val="00876D93"/>
    <w:rsid w:val="008802C1"/>
    <w:rsid w:val="008803D9"/>
    <w:rsid w:val="0088143E"/>
    <w:rsid w:val="008818A0"/>
    <w:rsid w:val="008829DB"/>
    <w:rsid w:val="00883507"/>
    <w:rsid w:val="00883ECB"/>
    <w:rsid w:val="008846FD"/>
    <w:rsid w:val="0088551B"/>
    <w:rsid w:val="008861FF"/>
    <w:rsid w:val="0089019F"/>
    <w:rsid w:val="0089341A"/>
    <w:rsid w:val="0089550E"/>
    <w:rsid w:val="00895828"/>
    <w:rsid w:val="008A25F8"/>
    <w:rsid w:val="008A399D"/>
    <w:rsid w:val="008A62D0"/>
    <w:rsid w:val="008B0F2C"/>
    <w:rsid w:val="008B4FC6"/>
    <w:rsid w:val="008B6751"/>
    <w:rsid w:val="008B7DD3"/>
    <w:rsid w:val="008C0018"/>
    <w:rsid w:val="008C0155"/>
    <w:rsid w:val="008C0353"/>
    <w:rsid w:val="008C19AD"/>
    <w:rsid w:val="008C2A3C"/>
    <w:rsid w:val="008C5468"/>
    <w:rsid w:val="008C688F"/>
    <w:rsid w:val="008C6BCC"/>
    <w:rsid w:val="008D2E7E"/>
    <w:rsid w:val="008D3CC6"/>
    <w:rsid w:val="008D47EA"/>
    <w:rsid w:val="008D4C3A"/>
    <w:rsid w:val="008D732F"/>
    <w:rsid w:val="008D73FC"/>
    <w:rsid w:val="008E1627"/>
    <w:rsid w:val="008E1A8B"/>
    <w:rsid w:val="008E1B91"/>
    <w:rsid w:val="008E2754"/>
    <w:rsid w:val="008E3502"/>
    <w:rsid w:val="008E5917"/>
    <w:rsid w:val="008E6C9E"/>
    <w:rsid w:val="008F0E7A"/>
    <w:rsid w:val="008F16A2"/>
    <w:rsid w:val="008F2634"/>
    <w:rsid w:val="008F2F93"/>
    <w:rsid w:val="008F426B"/>
    <w:rsid w:val="008F6CC8"/>
    <w:rsid w:val="00900E90"/>
    <w:rsid w:val="009023B4"/>
    <w:rsid w:val="00903C96"/>
    <w:rsid w:val="0090574C"/>
    <w:rsid w:val="00907C05"/>
    <w:rsid w:val="00907CF0"/>
    <w:rsid w:val="00913761"/>
    <w:rsid w:val="00914C01"/>
    <w:rsid w:val="00915427"/>
    <w:rsid w:val="00915CAD"/>
    <w:rsid w:val="00916729"/>
    <w:rsid w:val="009167CF"/>
    <w:rsid w:val="0091724F"/>
    <w:rsid w:val="00917C12"/>
    <w:rsid w:val="00920513"/>
    <w:rsid w:val="0092253D"/>
    <w:rsid w:val="009229CA"/>
    <w:rsid w:val="00922DEE"/>
    <w:rsid w:val="0092327A"/>
    <w:rsid w:val="00923C5D"/>
    <w:rsid w:val="00923CC9"/>
    <w:rsid w:val="00924DFC"/>
    <w:rsid w:val="00926340"/>
    <w:rsid w:val="009305C2"/>
    <w:rsid w:val="00931B4E"/>
    <w:rsid w:val="00931CB1"/>
    <w:rsid w:val="00932960"/>
    <w:rsid w:val="009346BB"/>
    <w:rsid w:val="009351B1"/>
    <w:rsid w:val="0093523C"/>
    <w:rsid w:val="00935469"/>
    <w:rsid w:val="009354C9"/>
    <w:rsid w:val="009371BC"/>
    <w:rsid w:val="00940649"/>
    <w:rsid w:val="0094074D"/>
    <w:rsid w:val="00941114"/>
    <w:rsid w:val="00942C08"/>
    <w:rsid w:val="009441DE"/>
    <w:rsid w:val="009442D3"/>
    <w:rsid w:val="00945DEF"/>
    <w:rsid w:val="00946C3F"/>
    <w:rsid w:val="0095097D"/>
    <w:rsid w:val="009518DD"/>
    <w:rsid w:val="0095197F"/>
    <w:rsid w:val="00951D16"/>
    <w:rsid w:val="009520A0"/>
    <w:rsid w:val="00953179"/>
    <w:rsid w:val="00963E9C"/>
    <w:rsid w:val="009642BF"/>
    <w:rsid w:val="0096432F"/>
    <w:rsid w:val="00965CC4"/>
    <w:rsid w:val="00966251"/>
    <w:rsid w:val="0096733A"/>
    <w:rsid w:val="009719B8"/>
    <w:rsid w:val="0097322F"/>
    <w:rsid w:val="00973867"/>
    <w:rsid w:val="00973D28"/>
    <w:rsid w:val="00974EF3"/>
    <w:rsid w:val="00977748"/>
    <w:rsid w:val="00981025"/>
    <w:rsid w:val="00983C58"/>
    <w:rsid w:val="00984F37"/>
    <w:rsid w:val="00990951"/>
    <w:rsid w:val="009937C6"/>
    <w:rsid w:val="00995D37"/>
    <w:rsid w:val="009960BB"/>
    <w:rsid w:val="00996174"/>
    <w:rsid w:val="009972BF"/>
    <w:rsid w:val="009A047E"/>
    <w:rsid w:val="009A1585"/>
    <w:rsid w:val="009A26AF"/>
    <w:rsid w:val="009A3CCC"/>
    <w:rsid w:val="009A5AB2"/>
    <w:rsid w:val="009A6696"/>
    <w:rsid w:val="009B03F5"/>
    <w:rsid w:val="009B2C80"/>
    <w:rsid w:val="009B5AF0"/>
    <w:rsid w:val="009C0EFA"/>
    <w:rsid w:val="009C4C03"/>
    <w:rsid w:val="009C4ED3"/>
    <w:rsid w:val="009D3952"/>
    <w:rsid w:val="009D42A4"/>
    <w:rsid w:val="009D5832"/>
    <w:rsid w:val="009D7964"/>
    <w:rsid w:val="009E2A59"/>
    <w:rsid w:val="009E352B"/>
    <w:rsid w:val="009E3DB2"/>
    <w:rsid w:val="009E3ED6"/>
    <w:rsid w:val="009E4E1E"/>
    <w:rsid w:val="009E748B"/>
    <w:rsid w:val="009F0787"/>
    <w:rsid w:val="009F28C2"/>
    <w:rsid w:val="009F7466"/>
    <w:rsid w:val="00A029FC"/>
    <w:rsid w:val="00A02DE0"/>
    <w:rsid w:val="00A02DFE"/>
    <w:rsid w:val="00A0305F"/>
    <w:rsid w:val="00A03A31"/>
    <w:rsid w:val="00A051E5"/>
    <w:rsid w:val="00A0695B"/>
    <w:rsid w:val="00A069A6"/>
    <w:rsid w:val="00A06ADA"/>
    <w:rsid w:val="00A12DE2"/>
    <w:rsid w:val="00A1328F"/>
    <w:rsid w:val="00A139B8"/>
    <w:rsid w:val="00A13F62"/>
    <w:rsid w:val="00A155D1"/>
    <w:rsid w:val="00A163D7"/>
    <w:rsid w:val="00A206C1"/>
    <w:rsid w:val="00A22536"/>
    <w:rsid w:val="00A22BE2"/>
    <w:rsid w:val="00A2471D"/>
    <w:rsid w:val="00A2735A"/>
    <w:rsid w:val="00A278B3"/>
    <w:rsid w:val="00A27C97"/>
    <w:rsid w:val="00A30817"/>
    <w:rsid w:val="00A30FD6"/>
    <w:rsid w:val="00A312BA"/>
    <w:rsid w:val="00A3298D"/>
    <w:rsid w:val="00A34600"/>
    <w:rsid w:val="00A3476F"/>
    <w:rsid w:val="00A36A10"/>
    <w:rsid w:val="00A37407"/>
    <w:rsid w:val="00A42D2E"/>
    <w:rsid w:val="00A439EB"/>
    <w:rsid w:val="00A43A18"/>
    <w:rsid w:val="00A460E3"/>
    <w:rsid w:val="00A46DD0"/>
    <w:rsid w:val="00A47BBE"/>
    <w:rsid w:val="00A53115"/>
    <w:rsid w:val="00A54AAC"/>
    <w:rsid w:val="00A55D40"/>
    <w:rsid w:val="00A55D89"/>
    <w:rsid w:val="00A56381"/>
    <w:rsid w:val="00A57E42"/>
    <w:rsid w:val="00A60B59"/>
    <w:rsid w:val="00A6344C"/>
    <w:rsid w:val="00A640E5"/>
    <w:rsid w:val="00A67F85"/>
    <w:rsid w:val="00A70161"/>
    <w:rsid w:val="00A70FEB"/>
    <w:rsid w:val="00A71100"/>
    <w:rsid w:val="00A71DF4"/>
    <w:rsid w:val="00A75BEE"/>
    <w:rsid w:val="00A80867"/>
    <w:rsid w:val="00A81873"/>
    <w:rsid w:val="00A81AB6"/>
    <w:rsid w:val="00A8329A"/>
    <w:rsid w:val="00A83D86"/>
    <w:rsid w:val="00A84E38"/>
    <w:rsid w:val="00A858D4"/>
    <w:rsid w:val="00A85D3C"/>
    <w:rsid w:val="00A910E8"/>
    <w:rsid w:val="00A9176D"/>
    <w:rsid w:val="00A94305"/>
    <w:rsid w:val="00A94AD0"/>
    <w:rsid w:val="00A94B5F"/>
    <w:rsid w:val="00A96DF8"/>
    <w:rsid w:val="00AA0279"/>
    <w:rsid w:val="00AA2FF7"/>
    <w:rsid w:val="00AA3B1F"/>
    <w:rsid w:val="00AA3EC4"/>
    <w:rsid w:val="00AA5816"/>
    <w:rsid w:val="00AA5C9D"/>
    <w:rsid w:val="00AA7320"/>
    <w:rsid w:val="00AA75B7"/>
    <w:rsid w:val="00AA7C2E"/>
    <w:rsid w:val="00AB2134"/>
    <w:rsid w:val="00AB2218"/>
    <w:rsid w:val="00AB4942"/>
    <w:rsid w:val="00AB608D"/>
    <w:rsid w:val="00AB60A0"/>
    <w:rsid w:val="00AB7444"/>
    <w:rsid w:val="00AC0542"/>
    <w:rsid w:val="00AC2FA9"/>
    <w:rsid w:val="00AC3DFE"/>
    <w:rsid w:val="00AC7770"/>
    <w:rsid w:val="00AD004C"/>
    <w:rsid w:val="00AD16ED"/>
    <w:rsid w:val="00AD2B74"/>
    <w:rsid w:val="00AD2DDF"/>
    <w:rsid w:val="00AD5CAB"/>
    <w:rsid w:val="00AE0203"/>
    <w:rsid w:val="00AE4B60"/>
    <w:rsid w:val="00AE6D24"/>
    <w:rsid w:val="00AE7965"/>
    <w:rsid w:val="00AF129A"/>
    <w:rsid w:val="00AF29B5"/>
    <w:rsid w:val="00AF29BB"/>
    <w:rsid w:val="00AF35CE"/>
    <w:rsid w:val="00AF5C94"/>
    <w:rsid w:val="00AF6D73"/>
    <w:rsid w:val="00AF7570"/>
    <w:rsid w:val="00AF78E1"/>
    <w:rsid w:val="00B01074"/>
    <w:rsid w:val="00B010F6"/>
    <w:rsid w:val="00B02BB3"/>
    <w:rsid w:val="00B05434"/>
    <w:rsid w:val="00B06093"/>
    <w:rsid w:val="00B07222"/>
    <w:rsid w:val="00B0736D"/>
    <w:rsid w:val="00B07776"/>
    <w:rsid w:val="00B1190D"/>
    <w:rsid w:val="00B1214B"/>
    <w:rsid w:val="00B1309C"/>
    <w:rsid w:val="00B13A3F"/>
    <w:rsid w:val="00B13F1B"/>
    <w:rsid w:val="00B14D53"/>
    <w:rsid w:val="00B17011"/>
    <w:rsid w:val="00B20915"/>
    <w:rsid w:val="00B21D20"/>
    <w:rsid w:val="00B22BB0"/>
    <w:rsid w:val="00B238F6"/>
    <w:rsid w:val="00B250AF"/>
    <w:rsid w:val="00B25548"/>
    <w:rsid w:val="00B25F43"/>
    <w:rsid w:val="00B263A3"/>
    <w:rsid w:val="00B30328"/>
    <w:rsid w:val="00B306F5"/>
    <w:rsid w:val="00B30C69"/>
    <w:rsid w:val="00B30FF8"/>
    <w:rsid w:val="00B31847"/>
    <w:rsid w:val="00B31BDE"/>
    <w:rsid w:val="00B31D39"/>
    <w:rsid w:val="00B341AD"/>
    <w:rsid w:val="00B35F0A"/>
    <w:rsid w:val="00B3711E"/>
    <w:rsid w:val="00B37FC7"/>
    <w:rsid w:val="00B413BE"/>
    <w:rsid w:val="00B41753"/>
    <w:rsid w:val="00B41F31"/>
    <w:rsid w:val="00B4360D"/>
    <w:rsid w:val="00B45532"/>
    <w:rsid w:val="00B455BB"/>
    <w:rsid w:val="00B45ADC"/>
    <w:rsid w:val="00B469EF"/>
    <w:rsid w:val="00B46A8B"/>
    <w:rsid w:val="00B46C5C"/>
    <w:rsid w:val="00B51A3C"/>
    <w:rsid w:val="00B53847"/>
    <w:rsid w:val="00B5421E"/>
    <w:rsid w:val="00B54785"/>
    <w:rsid w:val="00B54CED"/>
    <w:rsid w:val="00B61446"/>
    <w:rsid w:val="00B61A57"/>
    <w:rsid w:val="00B62B2B"/>
    <w:rsid w:val="00B653D7"/>
    <w:rsid w:val="00B65BFF"/>
    <w:rsid w:val="00B65D83"/>
    <w:rsid w:val="00B66EE0"/>
    <w:rsid w:val="00B66F41"/>
    <w:rsid w:val="00B672CF"/>
    <w:rsid w:val="00B67F7B"/>
    <w:rsid w:val="00B71CC0"/>
    <w:rsid w:val="00B724A6"/>
    <w:rsid w:val="00B73C58"/>
    <w:rsid w:val="00B7533A"/>
    <w:rsid w:val="00B7707B"/>
    <w:rsid w:val="00B7710D"/>
    <w:rsid w:val="00B806F8"/>
    <w:rsid w:val="00B81142"/>
    <w:rsid w:val="00B843B8"/>
    <w:rsid w:val="00B847DF"/>
    <w:rsid w:val="00B85A66"/>
    <w:rsid w:val="00B8669B"/>
    <w:rsid w:val="00B86FE2"/>
    <w:rsid w:val="00B8751D"/>
    <w:rsid w:val="00B8781C"/>
    <w:rsid w:val="00B87ED9"/>
    <w:rsid w:val="00B9081F"/>
    <w:rsid w:val="00B915CF"/>
    <w:rsid w:val="00B9218D"/>
    <w:rsid w:val="00B929FC"/>
    <w:rsid w:val="00B9384A"/>
    <w:rsid w:val="00B93BF0"/>
    <w:rsid w:val="00B967AC"/>
    <w:rsid w:val="00BA1CF3"/>
    <w:rsid w:val="00BA1E09"/>
    <w:rsid w:val="00BA4264"/>
    <w:rsid w:val="00BA52BA"/>
    <w:rsid w:val="00BA72EB"/>
    <w:rsid w:val="00BA7735"/>
    <w:rsid w:val="00BB1A21"/>
    <w:rsid w:val="00BB4976"/>
    <w:rsid w:val="00BB4B32"/>
    <w:rsid w:val="00BB4C9E"/>
    <w:rsid w:val="00BB4D48"/>
    <w:rsid w:val="00BB7581"/>
    <w:rsid w:val="00BB7DBB"/>
    <w:rsid w:val="00BC0E62"/>
    <w:rsid w:val="00BC0FD5"/>
    <w:rsid w:val="00BC3CB4"/>
    <w:rsid w:val="00BC5155"/>
    <w:rsid w:val="00BC5A93"/>
    <w:rsid w:val="00BC623A"/>
    <w:rsid w:val="00BC63BA"/>
    <w:rsid w:val="00BC7AA8"/>
    <w:rsid w:val="00BD003E"/>
    <w:rsid w:val="00BD063E"/>
    <w:rsid w:val="00BD0A77"/>
    <w:rsid w:val="00BD2AB6"/>
    <w:rsid w:val="00BD4A22"/>
    <w:rsid w:val="00BD6CEC"/>
    <w:rsid w:val="00BD71BB"/>
    <w:rsid w:val="00BE0B21"/>
    <w:rsid w:val="00BE28DA"/>
    <w:rsid w:val="00BE7EA1"/>
    <w:rsid w:val="00BF167C"/>
    <w:rsid w:val="00BF5AFD"/>
    <w:rsid w:val="00BF6509"/>
    <w:rsid w:val="00BF73F9"/>
    <w:rsid w:val="00BF7D6C"/>
    <w:rsid w:val="00C0267D"/>
    <w:rsid w:val="00C02E1A"/>
    <w:rsid w:val="00C04300"/>
    <w:rsid w:val="00C04312"/>
    <w:rsid w:val="00C0487B"/>
    <w:rsid w:val="00C051F3"/>
    <w:rsid w:val="00C05208"/>
    <w:rsid w:val="00C0636D"/>
    <w:rsid w:val="00C0650C"/>
    <w:rsid w:val="00C06858"/>
    <w:rsid w:val="00C069BB"/>
    <w:rsid w:val="00C07E83"/>
    <w:rsid w:val="00C101FB"/>
    <w:rsid w:val="00C113B2"/>
    <w:rsid w:val="00C12CEE"/>
    <w:rsid w:val="00C131D6"/>
    <w:rsid w:val="00C140B9"/>
    <w:rsid w:val="00C14206"/>
    <w:rsid w:val="00C15576"/>
    <w:rsid w:val="00C16B13"/>
    <w:rsid w:val="00C20526"/>
    <w:rsid w:val="00C20FAC"/>
    <w:rsid w:val="00C221CB"/>
    <w:rsid w:val="00C2317D"/>
    <w:rsid w:val="00C23426"/>
    <w:rsid w:val="00C23836"/>
    <w:rsid w:val="00C239EA"/>
    <w:rsid w:val="00C255E6"/>
    <w:rsid w:val="00C25D10"/>
    <w:rsid w:val="00C25E99"/>
    <w:rsid w:val="00C267F9"/>
    <w:rsid w:val="00C33623"/>
    <w:rsid w:val="00C339E1"/>
    <w:rsid w:val="00C33F7E"/>
    <w:rsid w:val="00C34A2F"/>
    <w:rsid w:val="00C358D1"/>
    <w:rsid w:val="00C35D64"/>
    <w:rsid w:val="00C363DA"/>
    <w:rsid w:val="00C36A11"/>
    <w:rsid w:val="00C37391"/>
    <w:rsid w:val="00C37707"/>
    <w:rsid w:val="00C37A1A"/>
    <w:rsid w:val="00C47807"/>
    <w:rsid w:val="00C50986"/>
    <w:rsid w:val="00C51254"/>
    <w:rsid w:val="00C520EE"/>
    <w:rsid w:val="00C5226F"/>
    <w:rsid w:val="00C53921"/>
    <w:rsid w:val="00C53DDB"/>
    <w:rsid w:val="00C543DD"/>
    <w:rsid w:val="00C55D5D"/>
    <w:rsid w:val="00C60009"/>
    <w:rsid w:val="00C60676"/>
    <w:rsid w:val="00C61C1A"/>
    <w:rsid w:val="00C62025"/>
    <w:rsid w:val="00C621BD"/>
    <w:rsid w:val="00C62466"/>
    <w:rsid w:val="00C66B43"/>
    <w:rsid w:val="00C7004D"/>
    <w:rsid w:val="00C73BAF"/>
    <w:rsid w:val="00C741B6"/>
    <w:rsid w:val="00C761B8"/>
    <w:rsid w:val="00C77930"/>
    <w:rsid w:val="00C84023"/>
    <w:rsid w:val="00C85FA4"/>
    <w:rsid w:val="00C877A1"/>
    <w:rsid w:val="00C90F5C"/>
    <w:rsid w:val="00C910A2"/>
    <w:rsid w:val="00C91156"/>
    <w:rsid w:val="00C92204"/>
    <w:rsid w:val="00C9232B"/>
    <w:rsid w:val="00C94ABC"/>
    <w:rsid w:val="00C9675B"/>
    <w:rsid w:val="00C97083"/>
    <w:rsid w:val="00CA1BE6"/>
    <w:rsid w:val="00CA405D"/>
    <w:rsid w:val="00CA5D57"/>
    <w:rsid w:val="00CA7854"/>
    <w:rsid w:val="00CA78C2"/>
    <w:rsid w:val="00CB1339"/>
    <w:rsid w:val="00CB356A"/>
    <w:rsid w:val="00CB5223"/>
    <w:rsid w:val="00CB5E85"/>
    <w:rsid w:val="00CB6D22"/>
    <w:rsid w:val="00CC0940"/>
    <w:rsid w:val="00CC0DAE"/>
    <w:rsid w:val="00CC18FD"/>
    <w:rsid w:val="00CC2334"/>
    <w:rsid w:val="00CC2721"/>
    <w:rsid w:val="00CC3F55"/>
    <w:rsid w:val="00CC4A8A"/>
    <w:rsid w:val="00CC5AA5"/>
    <w:rsid w:val="00CC6438"/>
    <w:rsid w:val="00CC6E9A"/>
    <w:rsid w:val="00CC72DE"/>
    <w:rsid w:val="00CD03B0"/>
    <w:rsid w:val="00CD707D"/>
    <w:rsid w:val="00CD74BF"/>
    <w:rsid w:val="00CE36A5"/>
    <w:rsid w:val="00CE400C"/>
    <w:rsid w:val="00CE6813"/>
    <w:rsid w:val="00CE6F76"/>
    <w:rsid w:val="00CF0745"/>
    <w:rsid w:val="00CF2BD2"/>
    <w:rsid w:val="00CF5E19"/>
    <w:rsid w:val="00CF73E3"/>
    <w:rsid w:val="00CF753E"/>
    <w:rsid w:val="00CF7914"/>
    <w:rsid w:val="00D00A3C"/>
    <w:rsid w:val="00D00CCD"/>
    <w:rsid w:val="00D014C9"/>
    <w:rsid w:val="00D0373C"/>
    <w:rsid w:val="00D03F41"/>
    <w:rsid w:val="00D045C2"/>
    <w:rsid w:val="00D0548D"/>
    <w:rsid w:val="00D11432"/>
    <w:rsid w:val="00D138E9"/>
    <w:rsid w:val="00D1623F"/>
    <w:rsid w:val="00D17E42"/>
    <w:rsid w:val="00D20027"/>
    <w:rsid w:val="00D2165B"/>
    <w:rsid w:val="00D22AEE"/>
    <w:rsid w:val="00D22D5B"/>
    <w:rsid w:val="00D30CBC"/>
    <w:rsid w:val="00D30EF2"/>
    <w:rsid w:val="00D31B23"/>
    <w:rsid w:val="00D33800"/>
    <w:rsid w:val="00D33B6D"/>
    <w:rsid w:val="00D343B5"/>
    <w:rsid w:val="00D34B1F"/>
    <w:rsid w:val="00D34B5A"/>
    <w:rsid w:val="00D429AB"/>
    <w:rsid w:val="00D43903"/>
    <w:rsid w:val="00D43D96"/>
    <w:rsid w:val="00D44CDD"/>
    <w:rsid w:val="00D44E59"/>
    <w:rsid w:val="00D4583B"/>
    <w:rsid w:val="00D509CB"/>
    <w:rsid w:val="00D532D5"/>
    <w:rsid w:val="00D53FC0"/>
    <w:rsid w:val="00D54C40"/>
    <w:rsid w:val="00D56C3C"/>
    <w:rsid w:val="00D56E2C"/>
    <w:rsid w:val="00D600D9"/>
    <w:rsid w:val="00D61056"/>
    <w:rsid w:val="00D617B0"/>
    <w:rsid w:val="00D61C36"/>
    <w:rsid w:val="00D62FB1"/>
    <w:rsid w:val="00D633F9"/>
    <w:rsid w:val="00D641C7"/>
    <w:rsid w:val="00D64B4F"/>
    <w:rsid w:val="00D6537D"/>
    <w:rsid w:val="00D6609F"/>
    <w:rsid w:val="00D66479"/>
    <w:rsid w:val="00D67529"/>
    <w:rsid w:val="00D72387"/>
    <w:rsid w:val="00D73DAA"/>
    <w:rsid w:val="00D743BD"/>
    <w:rsid w:val="00D749CE"/>
    <w:rsid w:val="00D753F3"/>
    <w:rsid w:val="00D8158A"/>
    <w:rsid w:val="00D81663"/>
    <w:rsid w:val="00D82110"/>
    <w:rsid w:val="00D82D81"/>
    <w:rsid w:val="00D8314B"/>
    <w:rsid w:val="00D85ECC"/>
    <w:rsid w:val="00D86743"/>
    <w:rsid w:val="00D87C6C"/>
    <w:rsid w:val="00D911FC"/>
    <w:rsid w:val="00D9130C"/>
    <w:rsid w:val="00D92385"/>
    <w:rsid w:val="00DA17F0"/>
    <w:rsid w:val="00DA20DD"/>
    <w:rsid w:val="00DA25EA"/>
    <w:rsid w:val="00DA4243"/>
    <w:rsid w:val="00DA447D"/>
    <w:rsid w:val="00DA5151"/>
    <w:rsid w:val="00DA51C4"/>
    <w:rsid w:val="00DA5DA8"/>
    <w:rsid w:val="00DA6937"/>
    <w:rsid w:val="00DA6E2E"/>
    <w:rsid w:val="00DA7C2D"/>
    <w:rsid w:val="00DB2F6C"/>
    <w:rsid w:val="00DB469C"/>
    <w:rsid w:val="00DB54D1"/>
    <w:rsid w:val="00DC2A91"/>
    <w:rsid w:val="00DC4112"/>
    <w:rsid w:val="00DC41A8"/>
    <w:rsid w:val="00DC4E6D"/>
    <w:rsid w:val="00DC7484"/>
    <w:rsid w:val="00DC7532"/>
    <w:rsid w:val="00DD014A"/>
    <w:rsid w:val="00DD02C5"/>
    <w:rsid w:val="00DD099D"/>
    <w:rsid w:val="00DD1574"/>
    <w:rsid w:val="00DD4D45"/>
    <w:rsid w:val="00DD7494"/>
    <w:rsid w:val="00DD7EC1"/>
    <w:rsid w:val="00DE0C39"/>
    <w:rsid w:val="00DE5030"/>
    <w:rsid w:val="00DE7BE2"/>
    <w:rsid w:val="00DF0589"/>
    <w:rsid w:val="00DF2E32"/>
    <w:rsid w:val="00DF4F40"/>
    <w:rsid w:val="00DF5FF7"/>
    <w:rsid w:val="00DF780E"/>
    <w:rsid w:val="00DF7F63"/>
    <w:rsid w:val="00E01F13"/>
    <w:rsid w:val="00E0260B"/>
    <w:rsid w:val="00E02DA4"/>
    <w:rsid w:val="00E03ED1"/>
    <w:rsid w:val="00E07466"/>
    <w:rsid w:val="00E07753"/>
    <w:rsid w:val="00E106A5"/>
    <w:rsid w:val="00E10ADB"/>
    <w:rsid w:val="00E12579"/>
    <w:rsid w:val="00E1327B"/>
    <w:rsid w:val="00E13900"/>
    <w:rsid w:val="00E13DC2"/>
    <w:rsid w:val="00E15FA7"/>
    <w:rsid w:val="00E1655C"/>
    <w:rsid w:val="00E16774"/>
    <w:rsid w:val="00E177AF"/>
    <w:rsid w:val="00E20CB4"/>
    <w:rsid w:val="00E24F43"/>
    <w:rsid w:val="00E259B6"/>
    <w:rsid w:val="00E26CBB"/>
    <w:rsid w:val="00E271BA"/>
    <w:rsid w:val="00E272BA"/>
    <w:rsid w:val="00E31284"/>
    <w:rsid w:val="00E32D30"/>
    <w:rsid w:val="00E34682"/>
    <w:rsid w:val="00E347BC"/>
    <w:rsid w:val="00E375A2"/>
    <w:rsid w:val="00E407EF"/>
    <w:rsid w:val="00E40975"/>
    <w:rsid w:val="00E43F3E"/>
    <w:rsid w:val="00E445A6"/>
    <w:rsid w:val="00E4476A"/>
    <w:rsid w:val="00E45993"/>
    <w:rsid w:val="00E45AB6"/>
    <w:rsid w:val="00E45BE7"/>
    <w:rsid w:val="00E4657E"/>
    <w:rsid w:val="00E5155A"/>
    <w:rsid w:val="00E51AA2"/>
    <w:rsid w:val="00E528F1"/>
    <w:rsid w:val="00E53F6D"/>
    <w:rsid w:val="00E54300"/>
    <w:rsid w:val="00E55347"/>
    <w:rsid w:val="00E56829"/>
    <w:rsid w:val="00E60919"/>
    <w:rsid w:val="00E61761"/>
    <w:rsid w:val="00E61834"/>
    <w:rsid w:val="00E62497"/>
    <w:rsid w:val="00E64524"/>
    <w:rsid w:val="00E710FB"/>
    <w:rsid w:val="00E71DAE"/>
    <w:rsid w:val="00E7286A"/>
    <w:rsid w:val="00E72FE3"/>
    <w:rsid w:val="00E7393E"/>
    <w:rsid w:val="00E73966"/>
    <w:rsid w:val="00E74F76"/>
    <w:rsid w:val="00E7539B"/>
    <w:rsid w:val="00E76517"/>
    <w:rsid w:val="00E76AAD"/>
    <w:rsid w:val="00E776ED"/>
    <w:rsid w:val="00E818CD"/>
    <w:rsid w:val="00E8387D"/>
    <w:rsid w:val="00E83B9E"/>
    <w:rsid w:val="00E8458A"/>
    <w:rsid w:val="00E84EB9"/>
    <w:rsid w:val="00E8621E"/>
    <w:rsid w:val="00E8775D"/>
    <w:rsid w:val="00E87F7A"/>
    <w:rsid w:val="00E91ADE"/>
    <w:rsid w:val="00E93983"/>
    <w:rsid w:val="00E93CCD"/>
    <w:rsid w:val="00E9665E"/>
    <w:rsid w:val="00E96AE8"/>
    <w:rsid w:val="00E97D42"/>
    <w:rsid w:val="00EA0197"/>
    <w:rsid w:val="00EA0888"/>
    <w:rsid w:val="00EA449F"/>
    <w:rsid w:val="00EB2AFD"/>
    <w:rsid w:val="00EB32A8"/>
    <w:rsid w:val="00EB537D"/>
    <w:rsid w:val="00EB6564"/>
    <w:rsid w:val="00EB70DE"/>
    <w:rsid w:val="00EB71A0"/>
    <w:rsid w:val="00EB78A0"/>
    <w:rsid w:val="00EB7F29"/>
    <w:rsid w:val="00EC081F"/>
    <w:rsid w:val="00EC111E"/>
    <w:rsid w:val="00EC3623"/>
    <w:rsid w:val="00EC37EA"/>
    <w:rsid w:val="00EC3A4B"/>
    <w:rsid w:val="00EC4592"/>
    <w:rsid w:val="00EC5E81"/>
    <w:rsid w:val="00ED0820"/>
    <w:rsid w:val="00ED0F67"/>
    <w:rsid w:val="00ED239F"/>
    <w:rsid w:val="00ED3221"/>
    <w:rsid w:val="00ED4BFC"/>
    <w:rsid w:val="00ED6607"/>
    <w:rsid w:val="00ED6E21"/>
    <w:rsid w:val="00ED7419"/>
    <w:rsid w:val="00ED7D24"/>
    <w:rsid w:val="00EE2454"/>
    <w:rsid w:val="00EE2B39"/>
    <w:rsid w:val="00EE3770"/>
    <w:rsid w:val="00EE47D5"/>
    <w:rsid w:val="00EE5969"/>
    <w:rsid w:val="00EE6EEB"/>
    <w:rsid w:val="00EF1F47"/>
    <w:rsid w:val="00EF2122"/>
    <w:rsid w:val="00EF213C"/>
    <w:rsid w:val="00EF2C23"/>
    <w:rsid w:val="00EF2D4C"/>
    <w:rsid w:val="00EF3843"/>
    <w:rsid w:val="00F0002E"/>
    <w:rsid w:val="00F03043"/>
    <w:rsid w:val="00F04606"/>
    <w:rsid w:val="00F0572B"/>
    <w:rsid w:val="00F05F16"/>
    <w:rsid w:val="00F0605B"/>
    <w:rsid w:val="00F10318"/>
    <w:rsid w:val="00F10C4E"/>
    <w:rsid w:val="00F14DA7"/>
    <w:rsid w:val="00F1592D"/>
    <w:rsid w:val="00F16292"/>
    <w:rsid w:val="00F16B49"/>
    <w:rsid w:val="00F17004"/>
    <w:rsid w:val="00F2021F"/>
    <w:rsid w:val="00F21F16"/>
    <w:rsid w:val="00F2280F"/>
    <w:rsid w:val="00F22EF8"/>
    <w:rsid w:val="00F23727"/>
    <w:rsid w:val="00F30BE1"/>
    <w:rsid w:val="00F32F55"/>
    <w:rsid w:val="00F343AC"/>
    <w:rsid w:val="00F3487C"/>
    <w:rsid w:val="00F34DDA"/>
    <w:rsid w:val="00F354D4"/>
    <w:rsid w:val="00F360C4"/>
    <w:rsid w:val="00F36146"/>
    <w:rsid w:val="00F36F49"/>
    <w:rsid w:val="00F3737F"/>
    <w:rsid w:val="00F37A95"/>
    <w:rsid w:val="00F402F0"/>
    <w:rsid w:val="00F42CF3"/>
    <w:rsid w:val="00F430BC"/>
    <w:rsid w:val="00F43341"/>
    <w:rsid w:val="00F448CF"/>
    <w:rsid w:val="00F5048B"/>
    <w:rsid w:val="00F518AE"/>
    <w:rsid w:val="00F52B43"/>
    <w:rsid w:val="00F53178"/>
    <w:rsid w:val="00F54CA6"/>
    <w:rsid w:val="00F60F9C"/>
    <w:rsid w:val="00F66082"/>
    <w:rsid w:val="00F67296"/>
    <w:rsid w:val="00F678F7"/>
    <w:rsid w:val="00F70BC6"/>
    <w:rsid w:val="00F71F5E"/>
    <w:rsid w:val="00F7289A"/>
    <w:rsid w:val="00F72F87"/>
    <w:rsid w:val="00F74790"/>
    <w:rsid w:val="00F7748B"/>
    <w:rsid w:val="00F81D48"/>
    <w:rsid w:val="00F8383D"/>
    <w:rsid w:val="00F86716"/>
    <w:rsid w:val="00F868A3"/>
    <w:rsid w:val="00F87777"/>
    <w:rsid w:val="00F87F46"/>
    <w:rsid w:val="00F90122"/>
    <w:rsid w:val="00F91B34"/>
    <w:rsid w:val="00F952AE"/>
    <w:rsid w:val="00F966CA"/>
    <w:rsid w:val="00F96B52"/>
    <w:rsid w:val="00FA0281"/>
    <w:rsid w:val="00FA104A"/>
    <w:rsid w:val="00FA333D"/>
    <w:rsid w:val="00FA3979"/>
    <w:rsid w:val="00FA399E"/>
    <w:rsid w:val="00FA3F30"/>
    <w:rsid w:val="00FA56A8"/>
    <w:rsid w:val="00FA64FE"/>
    <w:rsid w:val="00FA6C4C"/>
    <w:rsid w:val="00FB07A9"/>
    <w:rsid w:val="00FB1DF8"/>
    <w:rsid w:val="00FB3D08"/>
    <w:rsid w:val="00FB5470"/>
    <w:rsid w:val="00FB6AD2"/>
    <w:rsid w:val="00FB6FEC"/>
    <w:rsid w:val="00FB72A0"/>
    <w:rsid w:val="00FB73F2"/>
    <w:rsid w:val="00FC14AD"/>
    <w:rsid w:val="00FC1A57"/>
    <w:rsid w:val="00FC485C"/>
    <w:rsid w:val="00FC56CB"/>
    <w:rsid w:val="00FC6446"/>
    <w:rsid w:val="00FD19BC"/>
    <w:rsid w:val="00FD5A41"/>
    <w:rsid w:val="00FD7B08"/>
    <w:rsid w:val="00FE00DC"/>
    <w:rsid w:val="00FE0E83"/>
    <w:rsid w:val="00FE1D57"/>
    <w:rsid w:val="00FE1F51"/>
    <w:rsid w:val="00FE20BF"/>
    <w:rsid w:val="00FE281E"/>
    <w:rsid w:val="00FE2E09"/>
    <w:rsid w:val="00FE5173"/>
    <w:rsid w:val="00FE5D09"/>
    <w:rsid w:val="00FE677F"/>
    <w:rsid w:val="00FF2AE4"/>
    <w:rsid w:val="00FF4338"/>
    <w:rsid w:val="00FF5C65"/>
    <w:rsid w:val="00FF6E05"/>
    <w:rsid w:val="00FF7207"/>
    <w:rsid w:val="00FF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30A26C0-A574-4A33-9162-8D36268BA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mbol" w:eastAsia="Symbol" w:hAnsi="Symbol" w:cs="Symbol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22B8D"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2F11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rPr>
      <w:color w:val="0000FF"/>
      <w:u w:val="single"/>
    </w:rPr>
  </w:style>
  <w:style w:type="paragraph" w:styleId="Rientrocorpodeltesto">
    <w:name w:val="Body Text Indent"/>
    <w:basedOn w:val="Normale"/>
    <w:rsid w:val="000D57BB"/>
    <w:pPr>
      <w:ind w:left="6372"/>
    </w:pPr>
  </w:style>
  <w:style w:type="paragraph" w:styleId="Testofumetto">
    <w:name w:val="Balloon Text"/>
    <w:basedOn w:val="Normale"/>
    <w:semiHidden/>
    <w:rsid w:val="00C51254"/>
    <w:rPr>
      <w:rFonts w:ascii="Courier New" w:hAnsi="Courier New" w:cs="Courier New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rsid w:val="005449BF"/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100F59"/>
    <w:pPr>
      <w:spacing w:after="200" w:line="276" w:lineRule="auto"/>
      <w:ind w:left="720"/>
      <w:contextualSpacing/>
    </w:pPr>
    <w:rPr>
      <w:rFonts w:ascii="FreeSans" w:eastAsia="FreeSans" w:hAnsi="FreeSans"/>
      <w:sz w:val="22"/>
      <w:szCs w:val="22"/>
      <w:lang w:eastAsia="en-US"/>
    </w:rPr>
  </w:style>
  <w:style w:type="paragraph" w:styleId="Nessunaspaziatura">
    <w:name w:val="No Spacing"/>
    <w:uiPriority w:val="1"/>
    <w:qFormat/>
    <w:rsid w:val="005E3028"/>
    <w:rPr>
      <w:sz w:val="24"/>
      <w:szCs w:val="24"/>
    </w:rPr>
  </w:style>
  <w:style w:type="paragraph" w:styleId="NormaleWeb">
    <w:name w:val="Normal (Web)"/>
    <w:basedOn w:val="Normale"/>
    <w:uiPriority w:val="99"/>
    <w:unhideWhenUsed/>
    <w:rsid w:val="005C342F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AF29B5"/>
  </w:style>
  <w:style w:type="character" w:customStyle="1" w:styleId="IntestazioneCarattere">
    <w:name w:val="Intestazione Carattere"/>
    <w:link w:val="Intestazione"/>
    <w:uiPriority w:val="99"/>
    <w:rsid w:val="00847536"/>
    <w:rPr>
      <w:sz w:val="24"/>
      <w:szCs w:val="24"/>
    </w:rPr>
  </w:style>
  <w:style w:type="paragraph" w:customStyle="1" w:styleId="Textbody">
    <w:name w:val="Text body"/>
    <w:basedOn w:val="Normale"/>
    <w:rsid w:val="002504C7"/>
    <w:pPr>
      <w:suppressAutoHyphens/>
      <w:spacing w:after="140" w:line="276" w:lineRule="auto"/>
      <w:jc w:val="both"/>
      <w:textAlignment w:val="baseline"/>
    </w:pPr>
    <w:rPr>
      <w:rFonts w:ascii="Wingdings" w:eastAsia="Cambria Math" w:hAnsi="Wingdings" w:cs="Trebuchet-MS"/>
      <w:kern w:val="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modelli_carta\intestazione-2006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67A5EEC-7D08-4CF1-87B4-6224FB89F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intestazione-2006.dot</Template>
  <TotalTime>0</TotalTime>
  <Pages>3</Pages>
  <Words>1187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Fossano, lì______</vt:lpstr>
    </vt:vector>
  </TitlesOfParts>
  <Company/>
  <LinksUpToDate>false</LinksUpToDate>
  <CharactersWithSpaces>7944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Fossano, lì______</dc:title>
  <dc:subject/>
  <cp:keywords/>
  <cp:revision>2</cp:revision>
  <cp:lastPrinted>2020-06-26T08:25:00Z</cp:lastPrinted>
  <dcterms:created xsi:type="dcterms:W3CDTF">2020-11-18T16:41:00Z</dcterms:created>
  <dcterms:modified xsi:type="dcterms:W3CDTF">2020-11-18T16:41:00Z</dcterms:modified>
</cp:coreProperties>
</file>